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4281D" w14:textId="77777777" w:rsidR="00055DD0" w:rsidRPr="00055DD0" w:rsidRDefault="00055DD0" w:rsidP="00055D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55DD0">
        <w:rPr>
          <w:rFonts w:ascii="Corbel" w:hAnsi="Corbel"/>
          <w:b/>
          <w:smallCaps/>
          <w:sz w:val="24"/>
          <w:szCs w:val="24"/>
        </w:rPr>
        <w:t>SYLABUS</w:t>
      </w:r>
    </w:p>
    <w:p w14:paraId="2B73B7AE" w14:textId="77777777" w:rsidR="00055DD0" w:rsidRPr="00055DD0" w:rsidRDefault="00055DD0" w:rsidP="00055D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055DD0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055DD0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055DD0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055DD0">
        <w:rPr>
          <w:rFonts w:ascii="Corbel" w:hAnsi="Corbel"/>
          <w:b/>
          <w:smallCaps/>
          <w:sz w:val="24"/>
          <w:szCs w:val="24"/>
        </w:rPr>
        <w:t xml:space="preserve"> </w:t>
      </w:r>
      <w:r w:rsidR="00CA442B">
        <w:rPr>
          <w:rFonts w:ascii="Corbel" w:hAnsi="Corbel"/>
          <w:smallCaps/>
          <w:sz w:val="24"/>
          <w:szCs w:val="24"/>
        </w:rPr>
        <w:t>2020-2022</w:t>
      </w:r>
      <w:r w:rsidRPr="00055DD0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15A4B35" w14:textId="77777777" w:rsidR="0085747A" w:rsidRPr="00055DD0" w:rsidRDefault="0085747A" w:rsidP="00B819C8">
      <w:pPr>
        <w:spacing w:after="0" w:line="240" w:lineRule="auto"/>
        <w:rPr>
          <w:rFonts w:ascii="Corbel" w:hAnsi="Corbel"/>
          <w:sz w:val="20"/>
          <w:szCs w:val="20"/>
        </w:rPr>
      </w:pPr>
    </w:p>
    <w:p w14:paraId="5003DE2F" w14:textId="77777777" w:rsidR="0085747A" w:rsidRPr="00055DD0" w:rsidRDefault="00D85F62" w:rsidP="00D04719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055DD0">
        <w:rPr>
          <w:rFonts w:ascii="Corbel" w:hAnsi="Corbel"/>
        </w:rPr>
        <w:t xml:space="preserve">Course </w:t>
      </w:r>
      <w:proofErr w:type="spellStart"/>
      <w:r w:rsidRPr="00055DD0">
        <w:rPr>
          <w:rFonts w:ascii="Corbel" w:hAnsi="Corbel"/>
        </w:rPr>
        <w:t>De</w:t>
      </w:r>
      <w:r w:rsidR="00055DD0" w:rsidRPr="00055DD0">
        <w:rPr>
          <w:rFonts w:ascii="Corbel" w:hAnsi="Corbel"/>
        </w:rPr>
        <w:t>s</w:t>
      </w:r>
      <w:r w:rsidRPr="00055DD0">
        <w:rPr>
          <w:rFonts w:ascii="Corbel" w:hAnsi="Corbel"/>
        </w:rPr>
        <w:t>cription</w:t>
      </w:r>
      <w:proofErr w:type="spellEnd"/>
      <w:r w:rsidRPr="00055DD0">
        <w:rPr>
          <w:rFonts w:ascii="Corbel" w:hAnsi="Corbel"/>
        </w:rPr>
        <w:t xml:space="preserve">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73C5" w:rsidRPr="00055DD0" w14:paraId="733C973F" w14:textId="77777777" w:rsidTr="00A473C5">
        <w:tc>
          <w:tcPr>
            <w:tcW w:w="2694" w:type="dxa"/>
            <w:vAlign w:val="center"/>
          </w:tcPr>
          <w:p w14:paraId="4706524A" w14:textId="0F4E7DE4" w:rsidR="00A473C5" w:rsidRPr="00055DD0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372DCDCA" w14:textId="77777777" w:rsidR="00A473C5" w:rsidRPr="00055DD0" w:rsidRDefault="00A473C5" w:rsidP="00A473C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055DD0">
              <w:rPr>
                <w:rFonts w:ascii="Corbel" w:hAnsi="Corbel"/>
                <w:color w:val="auto"/>
                <w:sz w:val="22"/>
              </w:rPr>
              <w:t xml:space="preserve">Business </w:t>
            </w:r>
            <w:proofErr w:type="spellStart"/>
            <w:r w:rsidRPr="00055DD0">
              <w:rPr>
                <w:rFonts w:ascii="Corbel" w:hAnsi="Corbel"/>
                <w:color w:val="auto"/>
                <w:sz w:val="22"/>
              </w:rPr>
              <w:t>Communication</w:t>
            </w:r>
            <w:proofErr w:type="spellEnd"/>
          </w:p>
        </w:tc>
      </w:tr>
      <w:tr w:rsidR="00A473C5" w:rsidRPr="00055DD0" w14:paraId="65668A05" w14:textId="77777777" w:rsidTr="00A473C5">
        <w:tc>
          <w:tcPr>
            <w:tcW w:w="2694" w:type="dxa"/>
            <w:vAlign w:val="center"/>
          </w:tcPr>
          <w:p w14:paraId="1B96ACEB" w14:textId="51405DC8" w:rsidR="00A473C5" w:rsidRPr="00055DD0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22BDC620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  <w:lang w:val="en-US"/>
              </w:rPr>
              <w:t>E/IIE/C-1.2a</w:t>
            </w:r>
          </w:p>
        </w:tc>
      </w:tr>
      <w:tr w:rsidR="00A473C5" w:rsidRPr="00055DD0" w14:paraId="73E89B5F" w14:textId="77777777" w:rsidTr="00A473C5">
        <w:tc>
          <w:tcPr>
            <w:tcW w:w="2694" w:type="dxa"/>
            <w:vAlign w:val="center"/>
          </w:tcPr>
          <w:p w14:paraId="54609012" w14:textId="2D5AA636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COLLEGE</w:t>
            </w:r>
          </w:p>
        </w:tc>
        <w:tc>
          <w:tcPr>
            <w:tcW w:w="7087" w:type="dxa"/>
            <w:vAlign w:val="center"/>
          </w:tcPr>
          <w:p w14:paraId="405E1216" w14:textId="5F2ACB72" w:rsidR="00A473C5" w:rsidRPr="00EE350E" w:rsidRDefault="00A473C5" w:rsidP="00A473C5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  <w:lang w:val="en-US"/>
              </w:rPr>
            </w:pPr>
            <w:r w:rsidRPr="00EE350E">
              <w:rPr>
                <w:rFonts w:ascii="Corbel" w:hAnsi="Corbel"/>
                <w:b w:val="0"/>
                <w:bCs/>
                <w:sz w:val="22"/>
              </w:rPr>
              <w:t xml:space="preserve">College of </w:t>
            </w:r>
            <w:proofErr w:type="spellStart"/>
            <w:r w:rsidRPr="00EE350E">
              <w:rPr>
                <w:rFonts w:ascii="Corbel" w:hAnsi="Corbel"/>
                <w:b w:val="0"/>
                <w:bCs/>
                <w:sz w:val="22"/>
              </w:rPr>
              <w:t>Social</w:t>
            </w:r>
            <w:proofErr w:type="spellEnd"/>
            <w:r w:rsidRPr="00EE350E">
              <w:rPr>
                <w:rFonts w:ascii="Corbel" w:hAnsi="Corbel"/>
                <w:b w:val="0"/>
                <w:bCs/>
                <w:sz w:val="22"/>
              </w:rPr>
              <w:t xml:space="preserve"> </w:t>
            </w:r>
            <w:proofErr w:type="spellStart"/>
            <w:r w:rsidRPr="00EE350E">
              <w:rPr>
                <w:rFonts w:ascii="Corbel" w:hAnsi="Corbel"/>
                <w:b w:val="0"/>
                <w:bCs/>
                <w:sz w:val="22"/>
              </w:rPr>
              <w:t>Sciences</w:t>
            </w:r>
            <w:proofErr w:type="spellEnd"/>
          </w:p>
        </w:tc>
      </w:tr>
      <w:tr w:rsidR="00A473C5" w:rsidRPr="00A473C5" w14:paraId="47476B47" w14:textId="77777777" w:rsidTr="00A473C5">
        <w:tc>
          <w:tcPr>
            <w:tcW w:w="2694" w:type="dxa"/>
            <w:vAlign w:val="center"/>
          </w:tcPr>
          <w:p w14:paraId="38C145E0" w14:textId="09A73652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INSTITUTE</w:t>
            </w:r>
          </w:p>
        </w:tc>
        <w:tc>
          <w:tcPr>
            <w:tcW w:w="7087" w:type="dxa"/>
            <w:vAlign w:val="center"/>
          </w:tcPr>
          <w:p w14:paraId="612AF009" w14:textId="07CBABEF" w:rsidR="00A473C5" w:rsidRPr="00A473C5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A473C5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A473C5" w:rsidRPr="00A473C5" w14:paraId="6792313F" w14:textId="77777777" w:rsidTr="00A473C5">
        <w:tc>
          <w:tcPr>
            <w:tcW w:w="2694" w:type="dxa"/>
            <w:vAlign w:val="center"/>
          </w:tcPr>
          <w:p w14:paraId="1A41D31F" w14:textId="6EDB8CF3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72EC1FF0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Economics/ International Business – Cross Cultural Aspects</w:t>
            </w:r>
          </w:p>
        </w:tc>
      </w:tr>
      <w:tr w:rsidR="00A473C5" w:rsidRPr="00055DD0" w14:paraId="45FAB0B5" w14:textId="77777777" w:rsidTr="00A473C5">
        <w:tc>
          <w:tcPr>
            <w:tcW w:w="2694" w:type="dxa"/>
            <w:vAlign w:val="center"/>
          </w:tcPr>
          <w:p w14:paraId="26664E0F" w14:textId="77BB4A13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13D0A29A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Master's </w:t>
            </w: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  <w:lang w:val="en-US"/>
              </w:rPr>
              <w:t>degr</w:t>
            </w:r>
            <w:r w:rsidRPr="00055DD0">
              <w:rPr>
                <w:rFonts w:ascii="Corbel" w:hAnsi="Corbel"/>
                <w:b w:val="0"/>
                <w:color w:val="auto"/>
                <w:sz w:val="22"/>
              </w:rPr>
              <w:t>ee</w:t>
            </w:r>
            <w:proofErr w:type="spellEnd"/>
          </w:p>
        </w:tc>
      </w:tr>
      <w:tr w:rsidR="00A473C5" w:rsidRPr="00055DD0" w14:paraId="3F02AC13" w14:textId="77777777" w:rsidTr="00A473C5">
        <w:tc>
          <w:tcPr>
            <w:tcW w:w="2694" w:type="dxa"/>
            <w:vAlign w:val="center"/>
          </w:tcPr>
          <w:p w14:paraId="0AC097C0" w14:textId="6715A838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PROFILE</w:t>
            </w:r>
          </w:p>
        </w:tc>
        <w:tc>
          <w:tcPr>
            <w:tcW w:w="7087" w:type="dxa"/>
            <w:vAlign w:val="center"/>
          </w:tcPr>
          <w:p w14:paraId="3C7A685E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 xml:space="preserve">General </w:t>
            </w: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</w:rPr>
              <w:t>academic</w:t>
            </w:r>
            <w:proofErr w:type="spellEnd"/>
          </w:p>
        </w:tc>
      </w:tr>
      <w:tr w:rsidR="00A473C5" w:rsidRPr="00055DD0" w14:paraId="2619AB4E" w14:textId="77777777" w:rsidTr="00A473C5">
        <w:tc>
          <w:tcPr>
            <w:tcW w:w="2694" w:type="dxa"/>
            <w:vAlign w:val="center"/>
          </w:tcPr>
          <w:p w14:paraId="6D23EBD7" w14:textId="44E36D25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09D406E8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Full-</w:t>
            </w: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</w:rPr>
              <w:t>time</w:t>
            </w:r>
            <w:proofErr w:type="spellEnd"/>
          </w:p>
        </w:tc>
      </w:tr>
      <w:tr w:rsidR="00A473C5" w:rsidRPr="00055DD0" w14:paraId="49223765" w14:textId="77777777" w:rsidTr="00A473C5">
        <w:tc>
          <w:tcPr>
            <w:tcW w:w="2694" w:type="dxa"/>
            <w:vAlign w:val="center"/>
          </w:tcPr>
          <w:p w14:paraId="397D5AFC" w14:textId="63DF077F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0570881B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II/4</w:t>
            </w:r>
          </w:p>
        </w:tc>
      </w:tr>
      <w:tr w:rsidR="00A473C5" w:rsidRPr="00055DD0" w14:paraId="04CB63A0" w14:textId="77777777" w:rsidTr="00A473C5">
        <w:tc>
          <w:tcPr>
            <w:tcW w:w="2694" w:type="dxa"/>
            <w:vAlign w:val="center"/>
          </w:tcPr>
          <w:p w14:paraId="530F4D21" w14:textId="7E2F71EB" w:rsidR="00A473C5" w:rsidRPr="00A473C5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524038AF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</w:rPr>
              <w:t>Elective</w:t>
            </w:r>
            <w:proofErr w:type="spellEnd"/>
            <w:r w:rsidRPr="00055DD0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</w:rPr>
              <w:t>specialized</w:t>
            </w:r>
            <w:proofErr w:type="spellEnd"/>
            <w:r w:rsidRPr="00055DD0">
              <w:rPr>
                <w:rFonts w:ascii="Corbel" w:hAnsi="Corbel"/>
                <w:b w:val="0"/>
                <w:color w:val="auto"/>
                <w:sz w:val="22"/>
              </w:rPr>
              <w:t xml:space="preserve">  </w:t>
            </w: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</w:rPr>
              <w:t>contents</w:t>
            </w:r>
            <w:proofErr w:type="spellEnd"/>
            <w:r w:rsidRPr="00055DD0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055DD0">
              <w:rPr>
                <w:rFonts w:ascii="Corbel" w:hAnsi="Corbel"/>
                <w:b w:val="0"/>
                <w:color w:val="auto"/>
                <w:sz w:val="22"/>
              </w:rPr>
              <w:t>group</w:t>
            </w:r>
            <w:proofErr w:type="spellEnd"/>
          </w:p>
        </w:tc>
      </w:tr>
      <w:tr w:rsidR="00A473C5" w:rsidRPr="00055DD0" w14:paraId="036E8F96" w14:textId="77777777" w:rsidTr="00A473C5">
        <w:tc>
          <w:tcPr>
            <w:tcW w:w="2694" w:type="dxa"/>
            <w:vAlign w:val="center"/>
          </w:tcPr>
          <w:p w14:paraId="0CA4538B" w14:textId="7D323BF4" w:rsidR="00A473C5" w:rsidRPr="00055DD0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31542079" w14:textId="4D3FD2DA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Grzegorz Hajduk</w:t>
            </w:r>
            <w:r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proofErr w:type="spellStart"/>
            <w:r w:rsidRPr="00A473C5">
              <w:rPr>
                <w:rFonts w:ascii="Corbel" w:hAnsi="Corbel"/>
                <w:b w:val="0"/>
                <w:color w:val="auto"/>
                <w:sz w:val="22"/>
              </w:rPr>
              <w:t>Assoc</w:t>
            </w:r>
            <w:proofErr w:type="spellEnd"/>
            <w:r w:rsidRPr="00A473C5">
              <w:rPr>
                <w:rFonts w:ascii="Corbel" w:hAnsi="Corbel"/>
                <w:b w:val="0"/>
                <w:color w:val="auto"/>
                <w:sz w:val="22"/>
              </w:rPr>
              <w:t xml:space="preserve">. </w:t>
            </w:r>
            <w:r>
              <w:rPr>
                <w:rFonts w:ascii="Corbel" w:hAnsi="Corbel"/>
                <w:b w:val="0"/>
                <w:color w:val="auto"/>
                <w:sz w:val="22"/>
                <w:lang w:val="en-GB"/>
              </w:rPr>
              <w:t>Prof.</w:t>
            </w:r>
          </w:p>
        </w:tc>
      </w:tr>
      <w:tr w:rsidR="00A473C5" w:rsidRPr="00055DD0" w14:paraId="309A9589" w14:textId="77777777" w:rsidTr="00A473C5">
        <w:tc>
          <w:tcPr>
            <w:tcW w:w="2694" w:type="dxa"/>
            <w:vAlign w:val="center"/>
          </w:tcPr>
          <w:p w14:paraId="1A54C80A" w14:textId="0B32FBF3" w:rsidR="00A473C5" w:rsidRPr="00055DD0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33110FDE" w14:textId="1CDB23BF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Grzegorz Hajduk</w:t>
            </w:r>
            <w:r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971F98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Assoc. </w:t>
            </w:r>
            <w:r>
              <w:rPr>
                <w:rFonts w:ascii="Corbel" w:hAnsi="Corbel"/>
                <w:b w:val="0"/>
                <w:color w:val="auto"/>
                <w:sz w:val="22"/>
                <w:lang w:val="en-GB"/>
              </w:rPr>
              <w:t>Prof.</w:t>
            </w:r>
          </w:p>
        </w:tc>
      </w:tr>
      <w:tr w:rsidR="00A473C5" w:rsidRPr="00055DD0" w14:paraId="02FBA5FF" w14:textId="77777777" w:rsidTr="00A473C5">
        <w:tc>
          <w:tcPr>
            <w:tcW w:w="2694" w:type="dxa"/>
            <w:vAlign w:val="center"/>
          </w:tcPr>
          <w:p w14:paraId="082CA587" w14:textId="3DF859F1" w:rsidR="00A473C5" w:rsidRPr="00055DD0" w:rsidRDefault="00A473C5" w:rsidP="00A473C5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5CB7671D" w14:textId="77777777" w:rsidR="00A473C5" w:rsidRPr="00055DD0" w:rsidRDefault="00A473C5" w:rsidP="00A473C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0B1BCEAE" w14:textId="77777777" w:rsidR="0085747A" w:rsidRPr="00055DD0" w:rsidRDefault="0085747A" w:rsidP="00B819C8">
      <w:pPr>
        <w:pStyle w:val="Podpunkty"/>
        <w:ind w:left="0"/>
        <w:rPr>
          <w:rFonts w:ascii="Corbel" w:hAnsi="Corbel"/>
        </w:rPr>
      </w:pPr>
    </w:p>
    <w:p w14:paraId="44D48EAD" w14:textId="77777777" w:rsidR="0085747A" w:rsidRPr="00055DD0" w:rsidRDefault="0085747A" w:rsidP="000E5AD1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055DD0">
        <w:rPr>
          <w:rFonts w:ascii="Corbel" w:hAnsi="Corbel"/>
          <w:lang w:val="en-US"/>
        </w:rPr>
        <w:t>1.2.</w:t>
      </w:r>
      <w:r w:rsidR="00A205F3" w:rsidRPr="00055DD0">
        <w:rPr>
          <w:rFonts w:ascii="Corbel" w:hAnsi="Corbel"/>
          <w:lang w:val="en-US"/>
        </w:rPr>
        <w:t xml:space="preserve"> </w:t>
      </w:r>
      <w:r w:rsidR="00A205F3" w:rsidRPr="00055DD0">
        <w:rPr>
          <w:rFonts w:ascii="Corbel" w:eastAsia="Calibri" w:hAnsi="Corbel"/>
          <w:szCs w:val="22"/>
          <w:lang w:val="en-US" w:eastAsia="en-US"/>
        </w:rPr>
        <w:t xml:space="preserve">Course </w:t>
      </w:r>
      <w:proofErr w:type="spellStart"/>
      <w:r w:rsidR="00A205F3" w:rsidRPr="00055DD0">
        <w:rPr>
          <w:rFonts w:ascii="Corbel" w:eastAsia="Calibri" w:hAnsi="Corbel"/>
          <w:szCs w:val="22"/>
          <w:lang w:val="en-US" w:eastAsia="en-US"/>
        </w:rPr>
        <w:t>organisation</w:t>
      </w:r>
      <w:proofErr w:type="spellEnd"/>
      <w:r w:rsidR="00A205F3" w:rsidRPr="00055DD0">
        <w:rPr>
          <w:rFonts w:ascii="Corbel" w:eastAsia="Calibri" w:hAnsi="Corbel"/>
          <w:szCs w:val="22"/>
          <w:lang w:val="en-US" w:eastAsia="en-US"/>
        </w:rPr>
        <w:t xml:space="preserve"> –learning format and number of  hours,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w:rsidR="0085747A" w:rsidRPr="00055DD0" w14:paraId="108F9B5F" w14:textId="77777777" w:rsidTr="00CE7E9D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CA" w14:textId="77777777" w:rsidR="0085747A" w:rsidRPr="00055DD0" w:rsidRDefault="00A205F3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055DD0">
              <w:rPr>
                <w:rFonts w:ascii="Corbel" w:hAnsi="Corbel"/>
                <w:sz w:val="22"/>
                <w:lang w:val="pl-PL" w:eastAsia="en-US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45CB" w14:textId="77777777" w:rsidR="0085747A" w:rsidRPr="00055DD0" w:rsidRDefault="00CE7E9D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055DD0">
              <w:rPr>
                <w:rFonts w:ascii="Corbel" w:hAnsi="Corbel"/>
                <w:sz w:val="22"/>
                <w:lang w:val="pl-PL" w:eastAsia="en-US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505D" w14:textId="77777777" w:rsidR="0085747A" w:rsidRPr="00055DD0" w:rsidRDefault="00CE7E9D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055DD0">
              <w:rPr>
                <w:rFonts w:ascii="Corbel" w:hAnsi="Corbel"/>
                <w:sz w:val="22"/>
                <w:lang w:val="pl-PL" w:eastAsia="en-US"/>
              </w:rPr>
              <w:t>Conver</w:t>
            </w:r>
            <w:proofErr w:type="spellEnd"/>
            <w:r w:rsidRPr="00055DD0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F4E5" w14:textId="77777777" w:rsidR="0085747A" w:rsidRPr="00055DD0" w:rsidRDefault="0085747A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055DD0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1CD" w14:textId="77777777" w:rsidR="0085747A" w:rsidRPr="00055DD0" w:rsidRDefault="00A205F3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055DD0">
              <w:rPr>
                <w:rFonts w:ascii="Corbel" w:hAnsi="Corbel"/>
                <w:sz w:val="22"/>
                <w:lang w:val="pl-PL" w:eastAsia="en-US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FBA5" w14:textId="77777777" w:rsidR="0085747A" w:rsidRPr="00055DD0" w:rsidRDefault="0085747A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055DD0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CF4C" w14:textId="77777777" w:rsidR="0085747A" w:rsidRPr="00055DD0" w:rsidRDefault="00A205F3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055DD0">
              <w:rPr>
                <w:rFonts w:ascii="Corbel" w:hAnsi="Corbel"/>
                <w:sz w:val="22"/>
                <w:lang w:val="pl-PL" w:eastAsia="en-US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4EBC" w14:textId="77777777" w:rsidR="0085747A" w:rsidRPr="00055DD0" w:rsidRDefault="00A205F3" w:rsidP="009B1FA2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055DD0">
              <w:rPr>
                <w:rFonts w:ascii="Corbel" w:hAnsi="Corbel"/>
                <w:sz w:val="22"/>
                <w:lang w:val="pl-PL" w:eastAsia="en-US"/>
              </w:rPr>
              <w:t>Other</w:t>
            </w:r>
            <w:proofErr w:type="spellEnd"/>
            <w:r w:rsidR="009B1FA2" w:rsidRPr="00055DD0">
              <w:rPr>
                <w:rFonts w:ascii="Corbel" w:hAnsi="Corbel"/>
                <w:sz w:val="22"/>
                <w:lang w:val="pl-PL" w:eastAsia="en-US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37A5" w14:textId="77777777" w:rsidR="0085747A" w:rsidRPr="00055DD0" w:rsidRDefault="0085747A" w:rsidP="000E5AD1">
            <w:pPr>
              <w:pStyle w:val="Nagwkitablic"/>
              <w:rPr>
                <w:rFonts w:ascii="Corbel" w:hAnsi="Corbel"/>
                <w:b/>
                <w:sz w:val="22"/>
                <w:lang w:val="pl-PL" w:eastAsia="en-US"/>
              </w:rPr>
            </w:pPr>
            <w:r w:rsidRPr="00055DD0">
              <w:rPr>
                <w:rFonts w:ascii="Corbel" w:hAnsi="Corbel"/>
                <w:b/>
                <w:sz w:val="22"/>
                <w:lang w:val="pl-PL" w:eastAsia="en-US"/>
              </w:rPr>
              <w:t>ECTS</w:t>
            </w:r>
            <w:r w:rsidR="00A205F3" w:rsidRPr="00055DD0">
              <w:rPr>
                <w:rFonts w:ascii="Corbel" w:hAnsi="Corbel"/>
                <w:b/>
                <w:sz w:val="22"/>
                <w:lang w:val="pl-PL" w:eastAsia="en-US"/>
              </w:rPr>
              <w:t xml:space="preserve"> </w:t>
            </w:r>
            <w:proofErr w:type="spellStart"/>
            <w:r w:rsidR="000E5AD1" w:rsidRPr="00055DD0">
              <w:rPr>
                <w:rFonts w:ascii="Corbel" w:hAnsi="Corbel"/>
                <w:b/>
                <w:sz w:val="22"/>
                <w:lang w:val="pl-PL" w:eastAsia="en-US"/>
              </w:rPr>
              <w:t>credit</w:t>
            </w:r>
            <w:proofErr w:type="spellEnd"/>
            <w:r w:rsidR="000E5AD1" w:rsidRPr="00055DD0">
              <w:rPr>
                <w:rFonts w:ascii="Corbel" w:hAnsi="Corbel"/>
                <w:b/>
                <w:sz w:val="22"/>
                <w:lang w:val="pl-PL" w:eastAsia="en-US"/>
              </w:rPr>
              <w:t xml:space="preserve"> </w:t>
            </w:r>
            <w:proofErr w:type="spellStart"/>
            <w:r w:rsidR="00A205F3" w:rsidRPr="00055DD0">
              <w:rPr>
                <w:rFonts w:ascii="Corbel" w:hAnsi="Corbel"/>
                <w:b/>
                <w:sz w:val="22"/>
                <w:lang w:val="pl-PL" w:eastAsia="en-US"/>
              </w:rPr>
              <w:t>p</w:t>
            </w:r>
            <w:r w:rsidR="000E5AD1" w:rsidRPr="00055DD0">
              <w:rPr>
                <w:rFonts w:ascii="Corbel" w:hAnsi="Corbel"/>
                <w:b/>
                <w:sz w:val="22"/>
                <w:lang w:val="pl-PL" w:eastAsia="en-US"/>
              </w:rPr>
              <w:t>t</w:t>
            </w:r>
            <w:r w:rsidR="00A205F3" w:rsidRPr="00055DD0">
              <w:rPr>
                <w:rFonts w:ascii="Corbel" w:hAnsi="Corbel"/>
                <w:b/>
                <w:sz w:val="22"/>
                <w:lang w:val="pl-PL" w:eastAsia="en-US"/>
              </w:rPr>
              <w:t>s</w:t>
            </w:r>
            <w:proofErr w:type="spellEnd"/>
            <w:r w:rsidR="000E5AD1" w:rsidRPr="00055DD0">
              <w:rPr>
                <w:rFonts w:ascii="Corbel" w:hAnsi="Corbel"/>
                <w:b/>
                <w:sz w:val="22"/>
                <w:lang w:val="pl-PL" w:eastAsia="en-US"/>
              </w:rPr>
              <w:t>.</w:t>
            </w:r>
          </w:p>
        </w:tc>
      </w:tr>
      <w:tr w:rsidR="0085747A" w:rsidRPr="00055DD0" w14:paraId="2F46C809" w14:textId="77777777" w:rsidTr="00CE7E9D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4AAC" w14:textId="77777777" w:rsidR="0085747A" w:rsidRPr="00055DD0" w:rsidRDefault="0085747A" w:rsidP="00DA2114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AD69" w14:textId="77777777" w:rsidR="002F42E7" w:rsidRPr="00055DD0" w:rsidRDefault="002F42E7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55DD0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519C" w14:textId="77777777" w:rsidR="0085747A" w:rsidRPr="00055DD0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BDEA" w14:textId="77777777" w:rsidR="0085747A" w:rsidRPr="00055DD0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97BE" w14:textId="77777777" w:rsidR="00DA2114" w:rsidRPr="00055DD0" w:rsidRDefault="00DA2114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36C8" w14:textId="77777777" w:rsidR="0085747A" w:rsidRPr="00055DD0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5992" w14:textId="77777777" w:rsidR="0085747A" w:rsidRPr="00055DD0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F162" w14:textId="77777777" w:rsidR="0085747A" w:rsidRPr="00055DD0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110B" w14:textId="77777777" w:rsidR="0085747A" w:rsidRPr="00055DD0" w:rsidRDefault="00CD30B5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55DD0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4974D078" w14:textId="77777777" w:rsidR="0085747A" w:rsidRPr="00055DD0" w:rsidRDefault="0085747A" w:rsidP="00B819C8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216E6536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232D8563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055DD0">
        <w:rPr>
          <w:rFonts w:ascii="Corbel" w:hAnsi="Corbel"/>
          <w:smallCaps w:val="0"/>
          <w:sz w:val="20"/>
          <w:szCs w:val="20"/>
        </w:rPr>
        <w:t>1.</w:t>
      </w:r>
      <w:r w:rsidRPr="00055DD0">
        <w:rPr>
          <w:rFonts w:ascii="Corbel" w:hAnsi="Corbel"/>
          <w:smallCaps w:val="0"/>
          <w:sz w:val="22"/>
        </w:rPr>
        <w:t xml:space="preserve">3.  </w:t>
      </w:r>
      <w:r w:rsidR="00CE7E9D" w:rsidRPr="00055DD0">
        <w:rPr>
          <w:rFonts w:ascii="Corbel" w:hAnsi="Corbel"/>
          <w:smallCaps w:val="0"/>
          <w:sz w:val="22"/>
          <w:lang w:val="en-US"/>
        </w:rPr>
        <w:t>Method of teaching</w:t>
      </w:r>
    </w:p>
    <w:p w14:paraId="2462E65B" w14:textId="4986CD3A" w:rsidR="0085747A" w:rsidRPr="00055DD0" w:rsidRDefault="00A473C5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bookmarkStart w:id="0" w:name="_Hlk58584374"/>
      <w:r w:rsidRPr="003650C0">
        <w:rPr>
          <w:rFonts w:ascii="Corbel" w:eastAsia="MS Gothic" w:hAnsi="Corbel"/>
          <w:lang w:val="en-US"/>
        </w:rPr>
        <w:t>X</w:t>
      </w:r>
      <w:bookmarkEnd w:id="0"/>
      <w:r w:rsidRPr="00055DD0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CE7E9D" w:rsidRPr="00055DD0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012BFE2A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055DD0">
        <w:rPr>
          <w:rFonts w:ascii="Corbel" w:eastAsia="MS Gothic" w:hAnsi="Segoe UI Symbol" w:cs="Segoe UI Symbol"/>
          <w:b w:val="0"/>
          <w:lang w:val="en-US"/>
        </w:rPr>
        <w:t>☐</w:t>
      </w:r>
      <w:r w:rsidR="005669C0" w:rsidRPr="00055DD0">
        <w:rPr>
          <w:rFonts w:ascii="Corbel" w:eastAsia="MS Gothic" w:hAnsi="Corbel"/>
          <w:b w:val="0"/>
          <w:lang w:val="en-US"/>
        </w:rPr>
        <w:t xml:space="preserve"> </w:t>
      </w:r>
      <w:r w:rsidR="005669C0" w:rsidRPr="00055DD0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0FC24137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2A4C980D" w14:textId="77777777" w:rsidR="0085747A" w:rsidRPr="00055DD0" w:rsidRDefault="0085747A" w:rsidP="000E5AD1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055DD0">
        <w:rPr>
          <w:rFonts w:ascii="Corbel" w:hAnsi="Corbel"/>
          <w:smallCaps w:val="0"/>
          <w:sz w:val="22"/>
          <w:lang w:val="en-US"/>
        </w:rPr>
        <w:t xml:space="preserve">1.4. </w:t>
      </w:r>
      <w:r w:rsidR="005669C0" w:rsidRPr="00055DD0">
        <w:rPr>
          <w:rFonts w:ascii="Corbel" w:hAnsi="Corbel"/>
          <w:smallCaps w:val="0"/>
          <w:sz w:val="22"/>
          <w:lang w:val="en-US"/>
        </w:rPr>
        <w:t xml:space="preserve">Final assessment type </w:t>
      </w:r>
      <w:r w:rsidR="000E5AD1" w:rsidRPr="00055DD0">
        <w:rPr>
          <w:rFonts w:ascii="Corbel" w:hAnsi="Corbel"/>
          <w:smallCaps w:val="0"/>
          <w:sz w:val="22"/>
          <w:lang w:val="en-US"/>
        </w:rPr>
        <w:t xml:space="preserve">(according to </w:t>
      </w:r>
      <w:r w:rsidR="005669C0" w:rsidRPr="00055DD0">
        <w:rPr>
          <w:rFonts w:ascii="Corbel" w:hAnsi="Corbel"/>
          <w:smallCaps w:val="0"/>
          <w:sz w:val="22"/>
          <w:lang w:val="en-US"/>
        </w:rPr>
        <w:t xml:space="preserve">the </w:t>
      </w:r>
      <w:r w:rsidR="000E5AD1" w:rsidRPr="00055DD0">
        <w:rPr>
          <w:rFonts w:ascii="Corbel" w:hAnsi="Corbel"/>
          <w:smallCaps w:val="0"/>
          <w:sz w:val="22"/>
          <w:lang w:val="en-US"/>
        </w:rPr>
        <w:t>study plan</w:t>
      </w:r>
      <w:r w:rsidR="005669C0" w:rsidRPr="00055DD0">
        <w:rPr>
          <w:rFonts w:ascii="Corbel" w:hAnsi="Corbel"/>
          <w:smallCaps w:val="0"/>
          <w:sz w:val="22"/>
          <w:lang w:val="en-US"/>
        </w:rPr>
        <w:t>)</w:t>
      </w:r>
      <w:r w:rsidR="000E5AD1" w:rsidRPr="00055DD0">
        <w:rPr>
          <w:rFonts w:ascii="Corbel" w:hAnsi="Corbel"/>
          <w:smallCaps w:val="0"/>
          <w:sz w:val="22"/>
          <w:lang w:val="en-US"/>
        </w:rPr>
        <w:t>:</w:t>
      </w:r>
      <w:r w:rsidR="000E5AD1" w:rsidRPr="00055DD0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055DD0">
        <w:rPr>
          <w:rFonts w:ascii="Corbel" w:hAnsi="Corbel"/>
          <w:b w:val="0"/>
          <w:smallCaps w:val="0"/>
          <w:sz w:val="22"/>
          <w:lang w:val="en-US"/>
        </w:rPr>
        <w:t>(</w:t>
      </w:r>
      <w:r w:rsidR="000E5AD1" w:rsidRPr="00055DD0">
        <w:rPr>
          <w:rFonts w:ascii="Corbel" w:hAnsi="Corbel"/>
          <w:b w:val="0"/>
          <w:smallCaps w:val="0"/>
          <w:sz w:val="22"/>
          <w:lang w:val="en-US"/>
        </w:rPr>
        <w:t xml:space="preserve">exam, </w:t>
      </w:r>
      <w:r w:rsidR="005669C0" w:rsidRPr="00055DD0">
        <w:rPr>
          <w:rFonts w:ascii="Corbel" w:hAnsi="Corbel"/>
          <w:b w:val="0"/>
          <w:smallCaps w:val="0"/>
          <w:sz w:val="22"/>
          <w:lang w:val="en-US"/>
        </w:rPr>
        <w:t>graded credit, ungraded</w:t>
      </w:r>
      <w:r w:rsidR="000E5AD1" w:rsidRPr="00055DD0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055DD0">
        <w:rPr>
          <w:rFonts w:ascii="Corbel" w:hAnsi="Corbel"/>
          <w:b w:val="0"/>
          <w:smallCaps w:val="0"/>
          <w:sz w:val="22"/>
          <w:lang w:val="en-US"/>
        </w:rPr>
        <w:t>credit</w:t>
      </w:r>
      <w:r w:rsidR="000E5AD1" w:rsidRPr="00055DD0">
        <w:rPr>
          <w:rFonts w:ascii="Corbel" w:hAnsi="Corbel"/>
          <w:b w:val="0"/>
          <w:smallCaps w:val="0"/>
          <w:sz w:val="22"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B1FA2" w:rsidRPr="00055DD0" w14:paraId="4855F5E4" w14:textId="77777777" w:rsidTr="00463D13">
        <w:tc>
          <w:tcPr>
            <w:tcW w:w="9778" w:type="dxa"/>
            <w:shd w:val="clear" w:color="auto" w:fill="auto"/>
          </w:tcPr>
          <w:p w14:paraId="5771EB1F" w14:textId="77777777" w:rsidR="009B1FA2" w:rsidRPr="00055DD0" w:rsidRDefault="009A0E0C" w:rsidP="00463D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w14:paraId="24C70418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lang w:val="en-US"/>
        </w:rPr>
      </w:pPr>
    </w:p>
    <w:p w14:paraId="01F4E583" w14:textId="77777777" w:rsidR="0085747A" w:rsidRPr="00055DD0" w:rsidRDefault="0085747A" w:rsidP="000E5AD1">
      <w:pPr>
        <w:pStyle w:val="Punktygwne"/>
        <w:spacing w:before="0" w:after="120"/>
        <w:rPr>
          <w:rFonts w:ascii="Corbel" w:hAnsi="Corbel"/>
          <w:szCs w:val="24"/>
        </w:rPr>
      </w:pPr>
      <w:r w:rsidRPr="00055DD0">
        <w:rPr>
          <w:rFonts w:ascii="Corbel" w:hAnsi="Corbel"/>
          <w:szCs w:val="24"/>
        </w:rPr>
        <w:t>2.</w:t>
      </w:r>
      <w:r w:rsidR="00A205F3" w:rsidRPr="00055DD0">
        <w:rPr>
          <w:rFonts w:ascii="Corbel" w:hAnsi="Corbel"/>
        </w:rPr>
        <w:t xml:space="preserve"> </w:t>
      </w:r>
      <w:proofErr w:type="spellStart"/>
      <w:r w:rsidR="00BE2927" w:rsidRPr="00055DD0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A473C5" w14:paraId="752C5BAE" w14:textId="77777777" w:rsidTr="005E6E85">
        <w:tc>
          <w:tcPr>
            <w:tcW w:w="9778" w:type="dxa"/>
          </w:tcPr>
          <w:p w14:paraId="2B158F6F" w14:textId="77777777" w:rsidR="007A4AC8" w:rsidRPr="00055DD0" w:rsidRDefault="00EC6F71" w:rsidP="00EC6F7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Basic writing and computer skills including the ability to create PowerPoint presentations, communicate via email, and social media channels. </w:t>
            </w:r>
          </w:p>
        </w:tc>
      </w:tr>
    </w:tbl>
    <w:p w14:paraId="41C6288F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w14:paraId="6A0EC3A6" w14:textId="77777777" w:rsidR="0085747A" w:rsidRPr="00055DD0" w:rsidRDefault="0085747A" w:rsidP="00D04719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055DD0">
        <w:rPr>
          <w:rFonts w:ascii="Corbel" w:hAnsi="Corbel"/>
          <w:lang w:val="en-US"/>
        </w:rPr>
        <w:t xml:space="preserve"> </w:t>
      </w:r>
      <w:r w:rsidR="00754B59" w:rsidRPr="00055DD0">
        <w:rPr>
          <w:rFonts w:ascii="Corbel" w:hAnsi="Corbel"/>
          <w:lang w:val="en-US"/>
        </w:rPr>
        <w:t>O</w:t>
      </w:r>
      <w:r w:rsidR="00BE2927" w:rsidRPr="00055DD0">
        <w:rPr>
          <w:rFonts w:ascii="Corbel" w:hAnsi="Corbel"/>
          <w:sz w:val="22"/>
          <w:lang w:val="en-US"/>
        </w:rPr>
        <w:t xml:space="preserve">bjectives </w:t>
      </w:r>
      <w:r w:rsidRPr="00055DD0">
        <w:rPr>
          <w:rFonts w:ascii="Corbel" w:hAnsi="Corbel"/>
          <w:sz w:val="22"/>
          <w:lang w:val="en-US"/>
        </w:rPr>
        <w:t xml:space="preserve">, </w:t>
      </w:r>
      <w:r w:rsidR="00754B59" w:rsidRPr="00055DD0">
        <w:rPr>
          <w:rFonts w:ascii="Corbel" w:hAnsi="Corbel"/>
          <w:sz w:val="22"/>
          <w:lang w:val="en-US"/>
        </w:rPr>
        <w:t>teaching</w:t>
      </w:r>
      <w:r w:rsidR="00BE2927" w:rsidRPr="00055DD0">
        <w:rPr>
          <w:rFonts w:ascii="Corbel" w:hAnsi="Corbel"/>
          <w:sz w:val="22"/>
          <w:lang w:val="en-US"/>
        </w:rPr>
        <w:t xml:space="preserve"> outcomes</w:t>
      </w:r>
      <w:r w:rsidRPr="00055DD0">
        <w:rPr>
          <w:rFonts w:ascii="Corbel" w:hAnsi="Corbel"/>
          <w:sz w:val="22"/>
          <w:lang w:val="en-US"/>
        </w:rPr>
        <w:t xml:space="preserve">, </w:t>
      </w:r>
      <w:r w:rsidR="00BE2927" w:rsidRPr="00055DD0">
        <w:rPr>
          <w:rFonts w:ascii="Corbel" w:hAnsi="Corbel"/>
          <w:sz w:val="22"/>
          <w:lang w:val="en-US"/>
        </w:rPr>
        <w:t>description and didactic methods</w:t>
      </w:r>
    </w:p>
    <w:p w14:paraId="53749F01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3C04D230" w14:textId="77777777" w:rsidR="0085747A" w:rsidRPr="00055DD0" w:rsidRDefault="00E80D02" w:rsidP="00D04719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055DD0">
        <w:rPr>
          <w:rFonts w:ascii="Corbel" w:hAnsi="Corbel"/>
        </w:rPr>
        <w:t xml:space="preserve">COURSE </w:t>
      </w:r>
      <w:r w:rsidR="005669C0" w:rsidRPr="00055DD0">
        <w:rPr>
          <w:rFonts w:ascii="Corbel" w:hAnsi="Corbel"/>
        </w:rPr>
        <w:t>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5747A" w:rsidRPr="00A473C5" w14:paraId="2240542C" w14:textId="77777777" w:rsidTr="005E6E85">
        <w:tc>
          <w:tcPr>
            <w:tcW w:w="675" w:type="dxa"/>
            <w:vAlign w:val="center"/>
          </w:tcPr>
          <w:p w14:paraId="200059B3" w14:textId="77777777" w:rsidR="0085747A" w:rsidRPr="00055DD0" w:rsidRDefault="0085747A" w:rsidP="005E6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lang w:val="en-GB"/>
              </w:rPr>
            </w:pPr>
            <w:r w:rsidRPr="00055DD0">
              <w:rPr>
                <w:rFonts w:ascii="Corbel" w:hAnsi="Corbel"/>
                <w:b w:val="0"/>
                <w:lang w:val="en-GB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87DEED6" w14:textId="77777777" w:rsidR="0085747A" w:rsidRPr="00055DD0" w:rsidRDefault="005C660A" w:rsidP="00BB624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Development of practical skills of using </w:t>
            </w:r>
            <w:r w:rsidR="00BB6240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both 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mass and interpersonal communication</w:t>
            </w:r>
            <w:r w:rsidR="00BB6240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s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in business. </w:t>
            </w:r>
          </w:p>
        </w:tc>
      </w:tr>
      <w:tr w:rsidR="0085747A" w:rsidRPr="00A473C5" w14:paraId="691E7737" w14:textId="77777777" w:rsidTr="005E6E85">
        <w:tc>
          <w:tcPr>
            <w:tcW w:w="675" w:type="dxa"/>
            <w:vAlign w:val="center"/>
          </w:tcPr>
          <w:p w14:paraId="18E9D9F4" w14:textId="77777777" w:rsidR="0085747A" w:rsidRPr="00055DD0" w:rsidRDefault="00826AAE" w:rsidP="005E6E8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055DD0">
              <w:rPr>
                <w:rFonts w:ascii="Corbel" w:hAnsi="Corbel"/>
                <w:sz w:val="22"/>
                <w:szCs w:val="22"/>
                <w:lang w:val="en-GB"/>
              </w:rPr>
              <w:t>C2</w:t>
            </w:r>
          </w:p>
        </w:tc>
        <w:tc>
          <w:tcPr>
            <w:tcW w:w="9103" w:type="dxa"/>
            <w:vAlign w:val="center"/>
          </w:tcPr>
          <w:p w14:paraId="5E5B216F" w14:textId="77777777" w:rsidR="0085747A" w:rsidRPr="00055DD0" w:rsidRDefault="005C660A" w:rsidP="00BB624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 w:val="20"/>
                <w:lang w:val="en-GB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Develop</w:t>
            </w:r>
            <w:r w:rsidR="00BB6240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ment of the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ability to select effective and efficient forms of communication with the environment. </w:t>
            </w:r>
          </w:p>
        </w:tc>
      </w:tr>
      <w:tr w:rsidR="0085747A" w:rsidRPr="00A473C5" w14:paraId="324C4426" w14:textId="77777777" w:rsidTr="005E6E85">
        <w:tc>
          <w:tcPr>
            <w:tcW w:w="675" w:type="dxa"/>
            <w:vAlign w:val="center"/>
          </w:tcPr>
          <w:p w14:paraId="50D0554B" w14:textId="77777777" w:rsidR="0085747A" w:rsidRPr="00055DD0" w:rsidRDefault="0085747A" w:rsidP="005E6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lang w:val="en-GB"/>
              </w:rPr>
            </w:pPr>
            <w:r w:rsidRPr="00055DD0">
              <w:rPr>
                <w:rFonts w:ascii="Corbel" w:hAnsi="Corbel"/>
                <w:b w:val="0"/>
                <w:lang w:val="en-GB"/>
              </w:rPr>
              <w:t>C</w:t>
            </w:r>
            <w:r w:rsidR="00826AAE" w:rsidRPr="00055DD0">
              <w:rPr>
                <w:rFonts w:ascii="Corbel" w:hAnsi="Corbel"/>
                <w:b w:val="0"/>
                <w:lang w:val="en-GB"/>
              </w:rPr>
              <w:t>3</w:t>
            </w:r>
          </w:p>
        </w:tc>
        <w:tc>
          <w:tcPr>
            <w:tcW w:w="9103" w:type="dxa"/>
            <w:vAlign w:val="center"/>
          </w:tcPr>
          <w:p w14:paraId="6364EFB1" w14:textId="77777777" w:rsidR="0085747A" w:rsidRPr="00055DD0" w:rsidRDefault="00BB6240" w:rsidP="00826AA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 w:val="20"/>
                <w:lang w:val="en-GB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Introduction to basic principles of preparation and conduct of public speaking and the use of social engineering in communication.</w:t>
            </w:r>
          </w:p>
        </w:tc>
      </w:tr>
    </w:tbl>
    <w:p w14:paraId="32DF4065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w14:paraId="39B62D52" w14:textId="77777777" w:rsidR="0085747A" w:rsidRPr="00055DD0" w:rsidRDefault="0085747A" w:rsidP="000E5AD1">
      <w:pPr>
        <w:pStyle w:val="Punktygwne"/>
        <w:spacing w:before="0" w:after="120"/>
        <w:rPr>
          <w:rFonts w:ascii="Corbel" w:hAnsi="Corbel"/>
          <w:lang w:val="en-GB"/>
        </w:rPr>
      </w:pPr>
      <w:r w:rsidRPr="00055DD0">
        <w:rPr>
          <w:rFonts w:ascii="Corbel" w:hAnsi="Corbel"/>
          <w:b w:val="0"/>
          <w:lang w:val="en-GB"/>
        </w:rPr>
        <w:lastRenderedPageBreak/>
        <w:t xml:space="preserve">3.2  </w:t>
      </w:r>
      <w:r w:rsidR="00754B59" w:rsidRPr="00055DD0">
        <w:rPr>
          <w:rFonts w:ascii="Corbel" w:hAnsi="Corbel"/>
          <w:lang w:val="en-GB"/>
        </w:rPr>
        <w:t>Learning</w:t>
      </w:r>
      <w:r w:rsidR="002A0F18" w:rsidRPr="00055DD0">
        <w:rPr>
          <w:rFonts w:ascii="Corbel" w:hAnsi="Corbel"/>
          <w:lang w:val="en-GB"/>
        </w:rPr>
        <w:t xml:space="preserve"> O</w:t>
      </w:r>
      <w:r w:rsidR="00754B59" w:rsidRPr="00055DD0">
        <w:rPr>
          <w:rFonts w:ascii="Corbel" w:hAnsi="Corbel"/>
          <w:lang w:val="en-GB"/>
        </w:rPr>
        <w:t>utcomes</w:t>
      </w:r>
    </w:p>
    <w:p w14:paraId="1CF57955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A473C5" w14:paraId="1901122D" w14:textId="77777777" w:rsidTr="005E6E85">
        <w:tc>
          <w:tcPr>
            <w:tcW w:w="1701" w:type="dxa"/>
          </w:tcPr>
          <w:p w14:paraId="103C83DB" w14:textId="77777777" w:rsidR="0085747A" w:rsidRPr="00055DD0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smallCaps w:val="0"/>
                <w:sz w:val="22"/>
              </w:rPr>
              <w:t>EK</w:t>
            </w:r>
            <w:r w:rsidRPr="00055DD0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754B59" w:rsidRPr="00055DD0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="00E80D02" w:rsidRPr="00055DD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E80D02" w:rsidRPr="00055DD0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055DD0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7C9B1117" w14:textId="77777777" w:rsidR="0085747A" w:rsidRPr="00055DD0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63EBA9D2" w14:textId="77777777" w:rsidR="0085747A" w:rsidRPr="00055DD0" w:rsidRDefault="007327F2" w:rsidP="00754B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</w:t>
            </w:r>
            <w:r w:rsidR="00E80D02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Intended Student </w:t>
            </w:r>
            <w:r w:rsidR="00754B59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</w:t>
            </w:r>
            <w:r w:rsidR="00E80D02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5669C0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Course </w:t>
            </w:r>
            <w:r w:rsidR="00E80D02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Outcomes </w:t>
            </w:r>
          </w:p>
        </w:tc>
        <w:tc>
          <w:tcPr>
            <w:tcW w:w="1873" w:type="dxa"/>
          </w:tcPr>
          <w:p w14:paraId="62DED0E7" w14:textId="77777777" w:rsidR="0085747A" w:rsidRPr="00055DD0" w:rsidRDefault="00BE2927" w:rsidP="00754B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</w:t>
            </w:r>
            <w:r w:rsidR="00754B59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</w:t>
            </w:r>
            <w:r w:rsidR="00AD4B1D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outcomes </w:t>
            </w:r>
            <w:r w:rsidR="007327F2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with regard to the field </w:t>
            </w:r>
            <w:r w:rsidR="00AD4B1D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of study</w:t>
            </w:r>
            <w:r w:rsidR="007327F2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AD4B1D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85747A" w:rsidRPr="00055DD0">
              <w:rPr>
                <w:rFonts w:ascii="Corbel" w:hAnsi="Corbel"/>
                <w:smallCaps w:val="0"/>
                <w:sz w:val="22"/>
                <w:lang w:val="en-US"/>
              </w:rPr>
              <w:t>(KEK)</w:t>
            </w:r>
          </w:p>
        </w:tc>
      </w:tr>
      <w:tr w:rsidR="00212EBF" w:rsidRPr="00055DD0" w14:paraId="16DFA260" w14:textId="77777777" w:rsidTr="005E6E85">
        <w:tc>
          <w:tcPr>
            <w:tcW w:w="1701" w:type="dxa"/>
          </w:tcPr>
          <w:p w14:paraId="5922FD2C" w14:textId="77777777" w:rsidR="00212EBF" w:rsidRPr="00055DD0" w:rsidRDefault="00212EBF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F35DA2" w:rsidRPr="00055DD0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14:paraId="2E575CFF" w14:textId="77777777" w:rsidR="00212EBF" w:rsidRPr="00055DD0" w:rsidRDefault="00212EBF" w:rsidP="00CA442B">
            <w:pPr>
              <w:rPr>
                <w:rFonts w:ascii="Corbel" w:eastAsia="Times New Roman" w:hAnsi="Corbel"/>
                <w:szCs w:val="24"/>
                <w:lang w:val="en-GB" w:eastAsia="pl-PL"/>
              </w:rPr>
            </w:pPr>
            <w:r w:rsidRPr="00055DD0">
              <w:rPr>
                <w:rFonts w:ascii="Corbel" w:eastAsia="Times New Roman" w:hAnsi="Corbel"/>
                <w:szCs w:val="24"/>
                <w:lang w:val="en-GB" w:eastAsia="pl-PL"/>
              </w:rPr>
              <w:t xml:space="preserve">Students </w:t>
            </w:r>
            <w:r w:rsidR="00CA442B">
              <w:rPr>
                <w:rFonts w:ascii="Corbel" w:eastAsia="Times New Roman" w:hAnsi="Corbel"/>
                <w:szCs w:val="24"/>
                <w:lang w:val="en-GB" w:eastAsia="pl-PL"/>
              </w:rPr>
              <w:t>i</w:t>
            </w:r>
            <w:r w:rsidR="00CA442B" w:rsidRPr="00CA442B">
              <w:rPr>
                <w:rFonts w:ascii="Corbel" w:eastAsia="Times New Roman" w:hAnsi="Corbel"/>
                <w:szCs w:val="24"/>
                <w:lang w:val="en-GB" w:eastAsia="pl-PL"/>
              </w:rPr>
              <w:t xml:space="preserve">dentifies advanced descriptive methods and tools, including techniques for data collection and </w:t>
            </w:r>
            <w:r w:rsidR="00CA442B">
              <w:rPr>
                <w:rFonts w:ascii="Corbel" w:eastAsia="Times New Roman" w:hAnsi="Corbel"/>
                <w:szCs w:val="24"/>
                <w:lang w:val="en-GB" w:eastAsia="pl-PL"/>
              </w:rPr>
              <w:t>presentation.</w:t>
            </w:r>
          </w:p>
        </w:tc>
        <w:tc>
          <w:tcPr>
            <w:tcW w:w="1873" w:type="dxa"/>
          </w:tcPr>
          <w:p w14:paraId="68977E92" w14:textId="77777777" w:rsidR="00212EBF" w:rsidRPr="00055DD0" w:rsidRDefault="00CA442B" w:rsidP="00A232C8">
            <w:pPr>
              <w:rPr>
                <w:rFonts w:ascii="Corbel" w:eastAsia="Times New Roman" w:hAnsi="Corbel"/>
                <w:szCs w:val="24"/>
                <w:lang w:val="en-GB" w:eastAsia="pl-PL"/>
              </w:rPr>
            </w:pPr>
            <w:r>
              <w:rPr>
                <w:rFonts w:ascii="Corbel" w:eastAsia="Times New Roman" w:hAnsi="Corbel"/>
                <w:szCs w:val="24"/>
                <w:lang w:eastAsia="pl-PL"/>
              </w:rPr>
              <w:t>K_W09</w:t>
            </w:r>
          </w:p>
        </w:tc>
      </w:tr>
      <w:tr w:rsidR="00212EBF" w:rsidRPr="00055DD0" w14:paraId="711F1B54" w14:textId="77777777" w:rsidTr="00C82988">
        <w:tc>
          <w:tcPr>
            <w:tcW w:w="1701" w:type="dxa"/>
          </w:tcPr>
          <w:p w14:paraId="1C64EF9B" w14:textId="77777777" w:rsidR="00212EBF" w:rsidRPr="00055DD0" w:rsidRDefault="00212EBF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F35DA2" w:rsidRPr="00055DD0"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  <w:tc>
          <w:tcPr>
            <w:tcW w:w="6096" w:type="dxa"/>
            <w:vAlign w:val="center"/>
          </w:tcPr>
          <w:p w14:paraId="6748BFA9" w14:textId="77777777" w:rsidR="00212EBF" w:rsidRPr="00055DD0" w:rsidRDefault="004D5E2B" w:rsidP="004D5E2B">
            <w:pPr>
              <w:rPr>
                <w:rFonts w:ascii="Corbel" w:eastAsia="Times New Roman" w:hAnsi="Corbel"/>
                <w:szCs w:val="24"/>
                <w:lang w:val="en-GB" w:eastAsia="pl-PL"/>
              </w:rPr>
            </w:pP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>Capable of conducting independent critical analysis of suitability of solutions regarding social problems</w:t>
            </w:r>
          </w:p>
        </w:tc>
        <w:tc>
          <w:tcPr>
            <w:tcW w:w="1873" w:type="dxa"/>
            <w:vAlign w:val="center"/>
          </w:tcPr>
          <w:p w14:paraId="6CED92A1" w14:textId="77777777" w:rsidR="00212EBF" w:rsidRPr="00055DD0" w:rsidRDefault="00CA442B" w:rsidP="00A232C8">
            <w:pPr>
              <w:rPr>
                <w:rFonts w:ascii="Corbel" w:eastAsia="Times New Roman" w:hAnsi="Corbel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Cs w:val="24"/>
                <w:lang w:eastAsia="pl-PL"/>
              </w:rPr>
              <w:t>K_U09</w:t>
            </w:r>
          </w:p>
        </w:tc>
      </w:tr>
      <w:tr w:rsidR="00212EBF" w:rsidRPr="00055DD0" w14:paraId="71A5F3DA" w14:textId="77777777" w:rsidTr="00C82988">
        <w:tc>
          <w:tcPr>
            <w:tcW w:w="1701" w:type="dxa"/>
          </w:tcPr>
          <w:p w14:paraId="516854A2" w14:textId="77777777" w:rsidR="00212EBF" w:rsidRPr="00055DD0" w:rsidRDefault="00212EBF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F35DA2" w:rsidRPr="00055DD0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  <w:vAlign w:val="center"/>
          </w:tcPr>
          <w:p w14:paraId="2A83B314" w14:textId="77777777" w:rsidR="00212EBF" w:rsidRPr="00055DD0" w:rsidRDefault="004D5E2B" w:rsidP="004D5E2B">
            <w:pPr>
              <w:rPr>
                <w:rFonts w:ascii="Corbel" w:eastAsia="Times New Roman" w:hAnsi="Corbel"/>
                <w:szCs w:val="24"/>
                <w:lang w:val="en-GB" w:eastAsia="pl-PL"/>
              </w:rPr>
            </w:pPr>
            <w:r>
              <w:rPr>
                <w:rFonts w:ascii="Corbel" w:eastAsia="Times New Roman" w:hAnsi="Corbel"/>
                <w:szCs w:val="24"/>
                <w:lang w:val="en-GB" w:eastAsia="pl-PL"/>
              </w:rPr>
              <w:t>Capable of identifying and express</w:t>
            </w: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 xml:space="preserve"> research issues </w:t>
            </w:r>
          </w:p>
        </w:tc>
        <w:tc>
          <w:tcPr>
            <w:tcW w:w="1873" w:type="dxa"/>
            <w:vAlign w:val="center"/>
          </w:tcPr>
          <w:p w14:paraId="1979D325" w14:textId="77777777" w:rsidR="00212EBF" w:rsidRPr="00055DD0" w:rsidRDefault="00CA442B" w:rsidP="00A232C8">
            <w:pPr>
              <w:rPr>
                <w:rFonts w:ascii="Corbel" w:eastAsia="Times New Roman" w:hAnsi="Corbel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Cs w:val="24"/>
                <w:lang w:eastAsia="pl-PL"/>
              </w:rPr>
              <w:t>K_U10</w:t>
            </w:r>
          </w:p>
        </w:tc>
      </w:tr>
      <w:tr w:rsidR="00212EBF" w:rsidRPr="00055DD0" w14:paraId="34030B30" w14:textId="77777777" w:rsidTr="00C82988">
        <w:tc>
          <w:tcPr>
            <w:tcW w:w="1701" w:type="dxa"/>
          </w:tcPr>
          <w:p w14:paraId="0688E1FE" w14:textId="77777777" w:rsidR="00212EBF" w:rsidRPr="00055DD0" w:rsidRDefault="00212EBF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F35DA2" w:rsidRPr="00055DD0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4C52810C" w14:textId="77777777" w:rsidR="00212EBF" w:rsidRPr="00055DD0" w:rsidRDefault="004D5E2B" w:rsidP="004D5E2B">
            <w:pPr>
              <w:rPr>
                <w:rFonts w:ascii="Corbel" w:hAnsi="Corbel"/>
                <w:caps/>
                <w:lang w:val="en-US"/>
              </w:rPr>
            </w:pP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 xml:space="preserve">Possesses the skills necessary to prepare varied types of written papers in </w:t>
            </w:r>
            <w:r>
              <w:rPr>
                <w:rFonts w:ascii="Corbel" w:eastAsia="Times New Roman" w:hAnsi="Corbel"/>
                <w:szCs w:val="24"/>
                <w:lang w:val="en-GB" w:eastAsia="pl-PL"/>
              </w:rPr>
              <w:t>English</w:t>
            </w: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>.</w:t>
            </w:r>
          </w:p>
        </w:tc>
        <w:tc>
          <w:tcPr>
            <w:tcW w:w="1873" w:type="dxa"/>
            <w:vAlign w:val="center"/>
          </w:tcPr>
          <w:p w14:paraId="142D96E8" w14:textId="77777777" w:rsidR="00212EBF" w:rsidRPr="00055DD0" w:rsidRDefault="00CA442B" w:rsidP="00A232C8">
            <w:pPr>
              <w:rPr>
                <w:rFonts w:ascii="Corbel" w:eastAsia="Times New Roman" w:hAnsi="Corbel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Cs w:val="24"/>
                <w:lang w:eastAsia="pl-PL"/>
              </w:rPr>
              <w:t>K_U11</w:t>
            </w:r>
          </w:p>
        </w:tc>
      </w:tr>
      <w:tr w:rsidR="00212EBF" w:rsidRPr="00055DD0" w14:paraId="78937B7B" w14:textId="77777777" w:rsidTr="00C82988">
        <w:tc>
          <w:tcPr>
            <w:tcW w:w="1701" w:type="dxa"/>
          </w:tcPr>
          <w:p w14:paraId="73D10029" w14:textId="77777777" w:rsidR="00212EBF" w:rsidRPr="00055DD0" w:rsidRDefault="00212EBF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F35DA2" w:rsidRPr="00055DD0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340008ED" w14:textId="77777777" w:rsidR="00212EBF" w:rsidRPr="00055DD0" w:rsidRDefault="004D5E2B" w:rsidP="004D5E2B">
            <w:pPr>
              <w:rPr>
                <w:rFonts w:ascii="Corbel" w:hAnsi="Corbel"/>
                <w:caps/>
                <w:lang w:val="en-US"/>
              </w:rPr>
            </w:pP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 xml:space="preserve">Possesses the skills necessary to prepare oral presentations both in </w:t>
            </w:r>
            <w:r>
              <w:rPr>
                <w:rFonts w:ascii="Corbel" w:eastAsia="Times New Roman" w:hAnsi="Corbel"/>
                <w:szCs w:val="24"/>
                <w:lang w:val="en-GB" w:eastAsia="pl-PL"/>
              </w:rPr>
              <w:t>English</w:t>
            </w: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>.</w:t>
            </w:r>
          </w:p>
        </w:tc>
        <w:tc>
          <w:tcPr>
            <w:tcW w:w="1873" w:type="dxa"/>
            <w:vAlign w:val="center"/>
          </w:tcPr>
          <w:p w14:paraId="00633276" w14:textId="77777777" w:rsidR="00212EBF" w:rsidRPr="00055DD0" w:rsidRDefault="00CA442B" w:rsidP="00A232C8">
            <w:pPr>
              <w:rPr>
                <w:rFonts w:ascii="Corbel" w:eastAsia="Times New Roman" w:hAnsi="Corbel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Cs w:val="24"/>
                <w:lang w:eastAsia="pl-PL"/>
              </w:rPr>
              <w:t>K_U12</w:t>
            </w:r>
          </w:p>
        </w:tc>
      </w:tr>
      <w:tr w:rsidR="00CA442B" w:rsidRPr="00055DD0" w14:paraId="34F9D56B" w14:textId="77777777" w:rsidTr="00C82988">
        <w:tc>
          <w:tcPr>
            <w:tcW w:w="1701" w:type="dxa"/>
          </w:tcPr>
          <w:p w14:paraId="4CF51ABD" w14:textId="77777777" w:rsidR="00CA442B" w:rsidRPr="00055DD0" w:rsidRDefault="00CA442B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720FB307" w14:textId="77777777" w:rsidR="00CA442B" w:rsidRPr="00055DD0" w:rsidRDefault="004D5E2B" w:rsidP="0010611F">
            <w:pPr>
              <w:rPr>
                <w:rFonts w:ascii="Corbel" w:eastAsia="Times New Roman" w:hAnsi="Corbel"/>
                <w:szCs w:val="24"/>
                <w:lang w:val="en-GB" w:eastAsia="pl-PL"/>
              </w:rPr>
            </w:pPr>
            <w:r w:rsidRPr="004D5E2B">
              <w:rPr>
                <w:rFonts w:ascii="Corbel" w:eastAsia="Times New Roman" w:hAnsi="Corbel"/>
                <w:szCs w:val="24"/>
                <w:lang w:val="en-GB" w:eastAsia="pl-PL"/>
              </w:rPr>
              <w:t>Manifests attitudes favouring independent action in learning and work organization.</w:t>
            </w:r>
          </w:p>
        </w:tc>
        <w:tc>
          <w:tcPr>
            <w:tcW w:w="1873" w:type="dxa"/>
            <w:vAlign w:val="center"/>
          </w:tcPr>
          <w:p w14:paraId="5F5402BC" w14:textId="77777777" w:rsidR="00CA442B" w:rsidRDefault="00CA442B" w:rsidP="00A232C8">
            <w:pPr>
              <w:rPr>
                <w:rFonts w:ascii="Corbel" w:eastAsia="Times New Roman" w:hAnsi="Corbel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Cs w:val="24"/>
                <w:lang w:eastAsia="pl-PL"/>
              </w:rPr>
              <w:t>K_K03</w:t>
            </w:r>
          </w:p>
        </w:tc>
      </w:tr>
    </w:tbl>
    <w:p w14:paraId="6F7D2BA8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000B84E" w14:textId="77777777" w:rsidR="0085747A" w:rsidRPr="00055DD0" w:rsidRDefault="002A0F18" w:rsidP="00D04719">
      <w:pPr>
        <w:pStyle w:val="Kolorowalistaakcent11"/>
        <w:numPr>
          <w:ilvl w:val="1"/>
          <w:numId w:val="3"/>
        </w:numPr>
        <w:jc w:val="both"/>
        <w:rPr>
          <w:rFonts w:ascii="Corbel" w:hAnsi="Corbel"/>
          <w:b/>
        </w:rPr>
      </w:pPr>
      <w:r w:rsidRPr="00055DD0">
        <w:rPr>
          <w:rFonts w:ascii="Corbel" w:hAnsi="Corbel"/>
          <w:b/>
        </w:rPr>
        <w:t>COURSE DESCRIPTION</w:t>
      </w:r>
    </w:p>
    <w:p w14:paraId="26AB4DF2" w14:textId="77777777" w:rsidR="0085747A" w:rsidRPr="00055DD0" w:rsidRDefault="002A0F18" w:rsidP="00D04719">
      <w:pPr>
        <w:pStyle w:val="Kolorowalistaakcent11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proofErr w:type="spellStart"/>
      <w:r w:rsidRPr="00055DD0">
        <w:rPr>
          <w:rFonts w:ascii="Corbel" w:hAnsi="Corbel"/>
        </w:rPr>
        <w:t>Lecture</w:t>
      </w:r>
      <w:proofErr w:type="spellEnd"/>
      <w:r w:rsidRPr="00055DD0">
        <w:rPr>
          <w:rFonts w:ascii="Corbel" w:hAnsi="Corbel"/>
        </w:rPr>
        <w:t xml:space="preserve"> </w:t>
      </w:r>
      <w:proofErr w:type="spellStart"/>
      <w:r w:rsidRPr="00055DD0">
        <w:rPr>
          <w:rFonts w:ascii="Corbel" w:hAnsi="Corbel"/>
        </w:rPr>
        <w:t>content</w:t>
      </w:r>
      <w:r w:rsidR="0094705E" w:rsidRPr="00055DD0">
        <w:rPr>
          <w:rFonts w:ascii="Corbel" w:hAnsi="Corbel"/>
        </w:rPr>
        <w:t>s</w:t>
      </w:r>
      <w:proofErr w:type="spellEnd"/>
    </w:p>
    <w:p w14:paraId="3D3C6ACF" w14:textId="77777777" w:rsidR="0085747A" w:rsidRPr="00055DD0" w:rsidRDefault="00D82B39" w:rsidP="00D04719">
      <w:pPr>
        <w:pStyle w:val="Kolorowalistaakcent11"/>
        <w:numPr>
          <w:ilvl w:val="0"/>
          <w:numId w:val="2"/>
        </w:numPr>
        <w:jc w:val="both"/>
        <w:rPr>
          <w:rFonts w:ascii="Corbel" w:hAnsi="Corbel"/>
          <w:lang w:val="en-US"/>
        </w:rPr>
      </w:pPr>
      <w:r w:rsidRPr="00055DD0">
        <w:rPr>
          <w:rFonts w:ascii="Corbel" w:hAnsi="Corbel"/>
          <w:lang w:val="en-US"/>
        </w:rPr>
        <w:t>Content</w:t>
      </w:r>
      <w:r w:rsidR="0094705E" w:rsidRPr="00055DD0">
        <w:rPr>
          <w:rFonts w:ascii="Corbel" w:hAnsi="Corbel"/>
          <w:lang w:val="en-US"/>
        </w:rPr>
        <w:t>s</w:t>
      </w:r>
      <w:r w:rsidRPr="00055DD0">
        <w:rPr>
          <w:rFonts w:ascii="Corbel" w:hAnsi="Corbel"/>
          <w:lang w:val="en-US"/>
        </w:rPr>
        <w:t xml:space="preserve"> of the t</w:t>
      </w:r>
      <w:r w:rsidR="00AD4B1D" w:rsidRPr="00055DD0">
        <w:rPr>
          <w:rFonts w:ascii="Corbel" w:hAnsi="Corbel"/>
          <w:lang w:val="en-US"/>
        </w:rPr>
        <w:t>utorial</w:t>
      </w:r>
      <w:r w:rsidRPr="00055DD0">
        <w:rPr>
          <w:rFonts w:ascii="Corbel" w:hAnsi="Corbel"/>
          <w:lang w:val="en-US"/>
        </w:rPr>
        <w:t>s</w:t>
      </w:r>
      <w:r w:rsidR="00AD4B1D" w:rsidRPr="00055DD0">
        <w:rPr>
          <w:rFonts w:ascii="Corbel" w:hAnsi="Corbel"/>
          <w:lang w:val="en-US"/>
        </w:rPr>
        <w:t>, seminar</w:t>
      </w:r>
      <w:r w:rsidRPr="00055DD0">
        <w:rPr>
          <w:rFonts w:ascii="Corbel" w:hAnsi="Corbel"/>
          <w:lang w:val="en-US"/>
        </w:rPr>
        <w:t>s</w:t>
      </w:r>
      <w:r w:rsidR="009B1FA2" w:rsidRPr="00055DD0">
        <w:rPr>
          <w:rFonts w:ascii="Corbel" w:hAnsi="Corbel"/>
          <w:lang w:val="en-US"/>
        </w:rPr>
        <w:t xml:space="preserve">, etc.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9A0E0C" w:rsidRPr="00A473C5" w14:paraId="3FD284F0" w14:textId="77777777" w:rsidTr="00B819C8">
        <w:tc>
          <w:tcPr>
            <w:tcW w:w="7229" w:type="dxa"/>
          </w:tcPr>
          <w:p w14:paraId="51DA53ED" w14:textId="77777777" w:rsidR="009A0E0C" w:rsidRPr="00A473C5" w:rsidRDefault="004033DA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Business communication foundations</w:t>
            </w:r>
          </w:p>
        </w:tc>
      </w:tr>
      <w:tr w:rsidR="009A0E0C" w:rsidRPr="00A473C5" w14:paraId="3D541D50" w14:textId="77777777" w:rsidTr="00B819C8">
        <w:tc>
          <w:tcPr>
            <w:tcW w:w="7229" w:type="dxa"/>
          </w:tcPr>
          <w:p w14:paraId="0A42BCDD" w14:textId="77777777" w:rsidR="009A0E0C" w:rsidRPr="00A473C5" w:rsidRDefault="004033DA" w:rsidP="004033DA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US"/>
              </w:rPr>
            </w:pPr>
            <w:r w:rsidRPr="00A473C5">
              <w:rPr>
                <w:rFonts w:ascii="Corbel" w:hAnsi="Corbel"/>
                <w:lang w:val="en-US"/>
              </w:rPr>
              <w:t>The communication process and models of communication</w:t>
            </w:r>
          </w:p>
        </w:tc>
      </w:tr>
      <w:tr w:rsidR="001E5274" w:rsidRPr="00A473C5" w14:paraId="04AF66A4" w14:textId="77777777" w:rsidTr="00B819C8">
        <w:tc>
          <w:tcPr>
            <w:tcW w:w="7229" w:type="dxa"/>
          </w:tcPr>
          <w:p w14:paraId="5EF55449" w14:textId="77777777" w:rsidR="001E5274" w:rsidRPr="00A473C5" w:rsidRDefault="001E5274" w:rsidP="001E527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Intercultural and international business communication</w:t>
            </w:r>
          </w:p>
        </w:tc>
      </w:tr>
      <w:tr w:rsidR="009A0E0C" w:rsidRPr="00A473C5" w14:paraId="441503AF" w14:textId="77777777" w:rsidTr="00B819C8">
        <w:tc>
          <w:tcPr>
            <w:tcW w:w="7229" w:type="dxa"/>
          </w:tcPr>
          <w:p w14:paraId="58014731" w14:textId="77777777" w:rsidR="009A0E0C" w:rsidRPr="00A473C5" w:rsidRDefault="0010611F" w:rsidP="0010611F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Public speaking and presentations</w:t>
            </w:r>
          </w:p>
        </w:tc>
      </w:tr>
      <w:tr w:rsidR="009A0E0C" w:rsidRPr="00A473C5" w14:paraId="790ADF5C" w14:textId="77777777" w:rsidTr="00B819C8">
        <w:tc>
          <w:tcPr>
            <w:tcW w:w="7229" w:type="dxa"/>
          </w:tcPr>
          <w:p w14:paraId="753B2517" w14:textId="77777777" w:rsidR="009A0E0C" w:rsidRPr="00A473C5" w:rsidRDefault="0010611F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Principles and types of nonverbal communication</w:t>
            </w:r>
          </w:p>
        </w:tc>
      </w:tr>
      <w:tr w:rsidR="0010611F" w:rsidRPr="00A473C5" w14:paraId="5CAE8138" w14:textId="77777777" w:rsidTr="00B819C8">
        <w:tc>
          <w:tcPr>
            <w:tcW w:w="7229" w:type="dxa"/>
          </w:tcPr>
          <w:p w14:paraId="3127BDF1" w14:textId="77777777" w:rsidR="0010611F" w:rsidRPr="00A473C5" w:rsidRDefault="0010611F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Formal and informal co</w:t>
            </w:r>
            <w:r w:rsidR="00BB6240" w:rsidRPr="00A473C5">
              <w:rPr>
                <w:rFonts w:ascii="Corbel" w:hAnsi="Corbel"/>
                <w:sz w:val="22"/>
                <w:szCs w:val="22"/>
                <w:lang w:val="en-US"/>
              </w:rPr>
              <w:t>mmunication in an organization</w:t>
            </w:r>
          </w:p>
        </w:tc>
      </w:tr>
      <w:tr w:rsidR="0010611F" w:rsidRPr="00A473C5" w14:paraId="738A3CDF" w14:textId="77777777" w:rsidTr="00B819C8">
        <w:tc>
          <w:tcPr>
            <w:tcW w:w="7229" w:type="dxa"/>
          </w:tcPr>
          <w:p w14:paraId="2DA023CD" w14:textId="77777777" w:rsidR="0010611F" w:rsidRPr="00A473C5" w:rsidRDefault="0010611F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Effective written communication</w:t>
            </w:r>
          </w:p>
        </w:tc>
      </w:tr>
      <w:tr w:rsidR="0010611F" w:rsidRPr="00A473C5" w14:paraId="668F82D6" w14:textId="77777777" w:rsidTr="00B819C8">
        <w:tc>
          <w:tcPr>
            <w:tcW w:w="7229" w:type="dxa"/>
          </w:tcPr>
          <w:p w14:paraId="194E2935" w14:textId="77777777" w:rsidR="0010611F" w:rsidRPr="00A473C5" w:rsidRDefault="0010611F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Marketing and sales communication</w:t>
            </w:r>
            <w:r w:rsidR="00244E59" w:rsidRPr="00A473C5">
              <w:rPr>
                <w:rFonts w:ascii="Corbel" w:hAnsi="Corbel"/>
                <w:sz w:val="22"/>
                <w:szCs w:val="22"/>
                <w:lang w:val="en-US"/>
              </w:rPr>
              <w:t xml:space="preserve"> tools</w:t>
            </w:r>
          </w:p>
        </w:tc>
      </w:tr>
      <w:tr w:rsidR="009A0E0C" w:rsidRPr="00A473C5" w14:paraId="1D6DB1C2" w14:textId="77777777" w:rsidTr="00B819C8">
        <w:tc>
          <w:tcPr>
            <w:tcW w:w="7229" w:type="dxa"/>
          </w:tcPr>
          <w:p w14:paraId="2A9B2881" w14:textId="77777777" w:rsidR="009A0E0C" w:rsidRPr="00A473C5" w:rsidRDefault="004033DA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Visual supporting materials in business communication</w:t>
            </w:r>
          </w:p>
        </w:tc>
      </w:tr>
      <w:tr w:rsidR="009A0E0C" w:rsidRPr="00A473C5" w14:paraId="5700976B" w14:textId="77777777" w:rsidTr="00B819C8">
        <w:tc>
          <w:tcPr>
            <w:tcW w:w="7229" w:type="dxa"/>
          </w:tcPr>
          <w:p w14:paraId="1449319A" w14:textId="77777777" w:rsidR="009A0E0C" w:rsidRPr="00A473C5" w:rsidRDefault="004033DA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Using technology to improve business communication</w:t>
            </w:r>
          </w:p>
        </w:tc>
      </w:tr>
      <w:tr w:rsidR="00F35DA2" w:rsidRPr="00A473C5" w14:paraId="26715D4D" w14:textId="77777777" w:rsidTr="00B819C8">
        <w:tc>
          <w:tcPr>
            <w:tcW w:w="7229" w:type="dxa"/>
          </w:tcPr>
          <w:p w14:paraId="4CBDBFBC" w14:textId="77777777" w:rsidR="00F35DA2" w:rsidRPr="00A473C5" w:rsidRDefault="00F35DA2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Using social media in marketing communication and public relations</w:t>
            </w:r>
          </w:p>
        </w:tc>
      </w:tr>
      <w:tr w:rsidR="001E5274" w:rsidRPr="00A473C5" w14:paraId="502695A1" w14:textId="77777777" w:rsidTr="00B819C8">
        <w:tc>
          <w:tcPr>
            <w:tcW w:w="7229" w:type="dxa"/>
          </w:tcPr>
          <w:p w14:paraId="661509D1" w14:textId="77777777" w:rsidR="001E5274" w:rsidRPr="00A473C5" w:rsidRDefault="001E5274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Small-</w:t>
            </w:r>
            <w:r w:rsidR="00BB6240" w:rsidRPr="00A473C5">
              <w:rPr>
                <w:rFonts w:ascii="Corbel" w:hAnsi="Corbel"/>
                <w:sz w:val="22"/>
                <w:szCs w:val="22"/>
                <w:lang w:val="en-US"/>
              </w:rPr>
              <w:t>group communication and problem</w:t>
            </w:r>
            <w:r w:rsidRPr="00A473C5">
              <w:rPr>
                <w:rFonts w:ascii="Corbel" w:hAnsi="Corbel"/>
                <w:sz w:val="22"/>
                <w:szCs w:val="22"/>
                <w:lang w:val="en-US"/>
              </w:rPr>
              <w:t xml:space="preserve"> solving</w:t>
            </w:r>
          </w:p>
        </w:tc>
      </w:tr>
      <w:tr w:rsidR="001E5274" w:rsidRPr="00A473C5" w14:paraId="0AD34CF9" w14:textId="77777777" w:rsidTr="00B819C8">
        <w:tc>
          <w:tcPr>
            <w:tcW w:w="7229" w:type="dxa"/>
          </w:tcPr>
          <w:p w14:paraId="7347213E" w14:textId="77777777" w:rsidR="001E5274" w:rsidRPr="00A473C5" w:rsidRDefault="001E5274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 xml:space="preserve">Elevator pitch as a form of business </w:t>
            </w:r>
            <w:r w:rsidR="00244E59" w:rsidRPr="00A473C5">
              <w:rPr>
                <w:rFonts w:ascii="Corbel" w:hAnsi="Corbel"/>
                <w:sz w:val="22"/>
                <w:szCs w:val="22"/>
                <w:lang w:val="en-US"/>
              </w:rPr>
              <w:t>idea</w:t>
            </w:r>
          </w:p>
        </w:tc>
      </w:tr>
      <w:tr w:rsidR="001E5274" w:rsidRPr="00A473C5" w14:paraId="1EB60422" w14:textId="77777777" w:rsidTr="00B819C8">
        <w:tc>
          <w:tcPr>
            <w:tcW w:w="7229" w:type="dxa"/>
          </w:tcPr>
          <w:p w14:paraId="673CB343" w14:textId="77777777" w:rsidR="001E5274" w:rsidRPr="00A473C5" w:rsidRDefault="001E5274" w:rsidP="004033DA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en-US"/>
              </w:rPr>
              <w:t>Preparing for a job interview</w:t>
            </w:r>
          </w:p>
        </w:tc>
      </w:tr>
    </w:tbl>
    <w:p w14:paraId="47C94A51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  <w:lang w:val="en-US"/>
        </w:rPr>
      </w:pPr>
    </w:p>
    <w:p w14:paraId="1034E796" w14:textId="77777777" w:rsidR="0085747A" w:rsidRPr="00055DD0" w:rsidRDefault="0094705E" w:rsidP="00D04719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055DD0">
        <w:rPr>
          <w:rFonts w:ascii="Corbel" w:hAnsi="Corbel"/>
          <w:smallCaps w:val="0"/>
          <w:sz w:val="22"/>
        </w:rPr>
        <w:t>TEACHING</w:t>
      </w:r>
      <w:r w:rsidR="00AD4B1D" w:rsidRPr="00055DD0">
        <w:rPr>
          <w:rFonts w:ascii="Corbel" w:hAnsi="Corbel"/>
          <w:smallCaps w:val="0"/>
          <w:sz w:val="22"/>
        </w:rPr>
        <w:t xml:space="preserve"> METHODS</w:t>
      </w:r>
      <w:r w:rsidR="0085747A" w:rsidRPr="00055DD0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A0E0C" w:rsidRPr="00A473C5" w14:paraId="5070F721" w14:textId="77777777" w:rsidTr="00463D13">
        <w:tc>
          <w:tcPr>
            <w:tcW w:w="9778" w:type="dxa"/>
            <w:shd w:val="clear" w:color="auto" w:fill="auto"/>
          </w:tcPr>
          <w:p w14:paraId="58A51705" w14:textId="77777777" w:rsidR="009A0E0C" w:rsidRPr="00055DD0" w:rsidRDefault="00244E59" w:rsidP="009A0E0C">
            <w:pPr>
              <w:rPr>
                <w:rFonts w:ascii="Corbel" w:hAnsi="Corbel"/>
                <w:caps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presentations, groupwork, discussions, case studies</w:t>
            </w:r>
          </w:p>
        </w:tc>
      </w:tr>
    </w:tbl>
    <w:p w14:paraId="18C57E70" w14:textId="0007A9E2" w:rsidR="0085747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410CF11C" w14:textId="288A86E2" w:rsidR="00A473C5" w:rsidRDefault="00A473C5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656546B2" w14:textId="77777777" w:rsidR="00A473C5" w:rsidRPr="00055DD0" w:rsidRDefault="00A473C5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6B90532B" w14:textId="77777777" w:rsidR="0085747A" w:rsidRPr="00055DD0" w:rsidRDefault="00D85F62" w:rsidP="00D04719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055DD0">
        <w:rPr>
          <w:rFonts w:ascii="Corbel" w:hAnsi="Corbel"/>
          <w:sz w:val="22"/>
        </w:rPr>
        <w:t>Methods</w:t>
      </w:r>
      <w:proofErr w:type="spellEnd"/>
      <w:r w:rsidRPr="00055DD0">
        <w:rPr>
          <w:rFonts w:ascii="Corbel" w:hAnsi="Corbel"/>
          <w:sz w:val="22"/>
        </w:rPr>
        <w:t xml:space="preserve"> And </w:t>
      </w:r>
      <w:proofErr w:type="spellStart"/>
      <w:r w:rsidRPr="00055DD0">
        <w:rPr>
          <w:rFonts w:ascii="Corbel" w:hAnsi="Corbel"/>
          <w:sz w:val="22"/>
        </w:rPr>
        <w:t>Assessment</w:t>
      </w:r>
      <w:proofErr w:type="spellEnd"/>
    </w:p>
    <w:p w14:paraId="1AD39993" w14:textId="77777777" w:rsidR="0085747A" w:rsidRPr="00055DD0" w:rsidRDefault="0085747A" w:rsidP="003A143B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055DD0">
        <w:rPr>
          <w:rFonts w:ascii="Corbel" w:hAnsi="Corbel"/>
          <w:b w:val="0"/>
          <w:smallCaps w:val="0"/>
          <w:sz w:val="22"/>
          <w:lang w:val="en-US"/>
        </w:rPr>
        <w:t xml:space="preserve">4.1 </w:t>
      </w:r>
      <w:r w:rsidR="00B53213" w:rsidRPr="00055DD0">
        <w:rPr>
          <w:rFonts w:ascii="Corbel" w:hAnsi="Corbel"/>
          <w:b w:val="0"/>
          <w:smallCaps w:val="0"/>
          <w:sz w:val="22"/>
          <w:lang w:val="en-US"/>
        </w:rPr>
        <w:t xml:space="preserve">The methods of verification of </w:t>
      </w:r>
      <w:r w:rsidR="00754B59" w:rsidRPr="00055DD0">
        <w:rPr>
          <w:rFonts w:ascii="Corbel" w:hAnsi="Corbel"/>
          <w:b w:val="0"/>
          <w:smallCaps w:val="0"/>
          <w:sz w:val="22"/>
          <w:lang w:val="en-US"/>
        </w:rPr>
        <w:t>learning</w:t>
      </w:r>
      <w:r w:rsidR="00B53213" w:rsidRPr="00055DD0">
        <w:rPr>
          <w:rFonts w:ascii="Corbel" w:hAnsi="Corbel"/>
          <w:b w:val="0"/>
          <w:smallCaps w:val="0"/>
          <w:sz w:val="22"/>
          <w:lang w:val="en-US"/>
        </w:rPr>
        <w:t xml:space="preserve">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85747A" w:rsidRPr="00055DD0" w14:paraId="6484D8C7" w14:textId="77777777" w:rsidTr="005E6E85">
        <w:tc>
          <w:tcPr>
            <w:tcW w:w="1984" w:type="dxa"/>
          </w:tcPr>
          <w:p w14:paraId="42B7671B" w14:textId="77777777" w:rsidR="0085747A" w:rsidRPr="00055DD0" w:rsidRDefault="00754B59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lastRenderedPageBreak/>
              <w:t>Learning</w:t>
            </w:r>
            <w:r w:rsidR="00AD4B1D" w:rsidRPr="00055DD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AD4B1D" w:rsidRPr="00055DD0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="00AD4B1D" w:rsidRPr="00055DD0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10FB5453" w14:textId="77777777" w:rsidR="0085747A" w:rsidRPr="00055DD0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14DE9BA4" w14:textId="77777777" w:rsidR="0085747A" w:rsidRPr="00055DD0" w:rsidRDefault="007F4ABE" w:rsidP="00D82B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Grading systems for </w:t>
            </w:r>
            <w:r w:rsidR="00D82B39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teaching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i.e.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: 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="00AD4B1D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exam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="00AD4B1D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written exam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="00AD4B1D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essay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</w:t>
            </w:r>
            <w:r w:rsidR="00AD4B1D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project,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report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  <w:r w:rsidR="0085747A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2233" w:type="dxa"/>
          </w:tcPr>
          <w:p w14:paraId="3B05B1DA" w14:textId="77777777" w:rsidR="0085747A" w:rsidRPr="00055DD0" w:rsidRDefault="007F4ABE" w:rsidP="008E49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</w:t>
            </w:r>
            <w:r w:rsidR="00B53213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85747A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(</w:t>
            </w: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  <w:r w:rsidR="0085747A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</w:t>
            </w: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tutorial, </w:t>
            </w:r>
            <w:r w:rsidR="0085747A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…)</w:t>
            </w:r>
          </w:p>
        </w:tc>
      </w:tr>
      <w:tr w:rsidR="008E495D" w:rsidRPr="00055DD0" w14:paraId="13711E68" w14:textId="77777777" w:rsidTr="005E6E85">
        <w:tc>
          <w:tcPr>
            <w:tcW w:w="1984" w:type="dxa"/>
          </w:tcPr>
          <w:p w14:paraId="577D294D" w14:textId="77777777" w:rsidR="008E495D" w:rsidRPr="00055DD0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055DD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103" w:type="dxa"/>
          </w:tcPr>
          <w:p w14:paraId="77A65519" w14:textId="77777777" w:rsidR="008E495D" w:rsidRPr="00055DD0" w:rsidRDefault="00F35DA2" w:rsidP="008E495D">
            <w:pPr>
              <w:rPr>
                <w:rFonts w:ascii="Corbel" w:hAnsi="Corbel"/>
                <w:lang w:val="en-GB"/>
              </w:rPr>
            </w:pPr>
            <w:r w:rsidRPr="00055DD0">
              <w:rPr>
                <w:rFonts w:ascii="Corbel" w:hAnsi="Corbel"/>
                <w:lang w:val="en-GB"/>
              </w:rPr>
              <w:t>Test</w:t>
            </w:r>
            <w:r w:rsidR="00244E59" w:rsidRPr="00055DD0">
              <w:rPr>
                <w:rFonts w:ascii="Corbel" w:hAnsi="Corbel"/>
                <w:lang w:val="en-GB"/>
              </w:rPr>
              <w:t>, observation during classes</w:t>
            </w:r>
          </w:p>
        </w:tc>
        <w:tc>
          <w:tcPr>
            <w:tcW w:w="2233" w:type="dxa"/>
          </w:tcPr>
          <w:p w14:paraId="431B9006" w14:textId="77777777" w:rsidR="008E495D" w:rsidRPr="00055DD0" w:rsidRDefault="008E495D" w:rsidP="008E495D">
            <w:pPr>
              <w:jc w:val="center"/>
              <w:rPr>
                <w:rFonts w:ascii="Corbel" w:hAnsi="Corbel"/>
                <w:lang w:val="en-GB"/>
              </w:rPr>
            </w:pPr>
            <w:r w:rsidRPr="00055DD0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055DD0" w14:paraId="70D8CC7F" w14:textId="77777777" w:rsidTr="005E6E85">
        <w:tc>
          <w:tcPr>
            <w:tcW w:w="1984" w:type="dxa"/>
          </w:tcPr>
          <w:p w14:paraId="75A848A8" w14:textId="77777777" w:rsidR="008E495D" w:rsidRPr="00055DD0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14:paraId="53F83CCE" w14:textId="77777777" w:rsidR="008E495D" w:rsidRPr="00055DD0" w:rsidRDefault="00F33B1D" w:rsidP="008E495D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O</w:t>
            </w:r>
            <w:r w:rsidRPr="00F33B1D">
              <w:rPr>
                <w:rFonts w:ascii="Corbel" w:hAnsi="Corbel"/>
              </w:rPr>
              <w:t>bservation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during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classes</w:t>
            </w:r>
            <w:proofErr w:type="spellEnd"/>
          </w:p>
        </w:tc>
        <w:tc>
          <w:tcPr>
            <w:tcW w:w="2233" w:type="dxa"/>
          </w:tcPr>
          <w:p w14:paraId="75419AB3" w14:textId="77777777" w:rsidR="008E495D" w:rsidRPr="00055DD0" w:rsidRDefault="008E495D" w:rsidP="008E495D">
            <w:pPr>
              <w:jc w:val="center"/>
              <w:rPr>
                <w:rFonts w:ascii="Corbel" w:hAnsi="Corbel"/>
              </w:rPr>
            </w:pPr>
            <w:r w:rsidRPr="00055DD0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055DD0" w14:paraId="36C0158D" w14:textId="77777777" w:rsidTr="005E6E85">
        <w:tc>
          <w:tcPr>
            <w:tcW w:w="1984" w:type="dxa"/>
          </w:tcPr>
          <w:p w14:paraId="482A0D90" w14:textId="77777777" w:rsidR="008E495D" w:rsidRPr="00055DD0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105716AC" w14:textId="77777777" w:rsidR="008E495D" w:rsidRPr="00055DD0" w:rsidRDefault="00F33B1D" w:rsidP="00C15967">
            <w:pPr>
              <w:rPr>
                <w:rFonts w:ascii="Corbel" w:hAnsi="Corbel"/>
                <w:lang w:val="en-GB"/>
              </w:rPr>
            </w:pPr>
            <w:proofErr w:type="spellStart"/>
            <w:r>
              <w:rPr>
                <w:rFonts w:ascii="Corbel" w:hAnsi="Corbel"/>
              </w:rPr>
              <w:t>O</w:t>
            </w:r>
            <w:r w:rsidRPr="00F33B1D">
              <w:rPr>
                <w:rFonts w:ascii="Corbel" w:hAnsi="Corbel"/>
              </w:rPr>
              <w:t>bservation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during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classes</w:t>
            </w:r>
            <w:proofErr w:type="spellEnd"/>
          </w:p>
        </w:tc>
        <w:tc>
          <w:tcPr>
            <w:tcW w:w="2233" w:type="dxa"/>
          </w:tcPr>
          <w:p w14:paraId="780D714A" w14:textId="77777777" w:rsidR="008E495D" w:rsidRPr="00055DD0" w:rsidRDefault="008E495D" w:rsidP="008E495D">
            <w:pPr>
              <w:jc w:val="center"/>
              <w:rPr>
                <w:rFonts w:ascii="Corbel" w:hAnsi="Corbel"/>
                <w:lang w:val="en-GB"/>
              </w:rPr>
            </w:pPr>
            <w:r w:rsidRPr="00055DD0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055DD0" w14:paraId="3CDFD048" w14:textId="77777777" w:rsidTr="005E6E85">
        <w:tc>
          <w:tcPr>
            <w:tcW w:w="1984" w:type="dxa"/>
          </w:tcPr>
          <w:p w14:paraId="02078AD5" w14:textId="77777777" w:rsidR="008E495D" w:rsidRPr="00055DD0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103" w:type="dxa"/>
          </w:tcPr>
          <w:p w14:paraId="7665C13A" w14:textId="77777777" w:rsidR="008E495D" w:rsidRPr="00055DD0" w:rsidRDefault="00F33B1D" w:rsidP="008E495D">
            <w:pPr>
              <w:rPr>
                <w:rFonts w:ascii="Corbel" w:hAnsi="Corbel"/>
                <w:lang w:val="en-US"/>
              </w:rPr>
            </w:pPr>
            <w:proofErr w:type="spellStart"/>
            <w:r>
              <w:rPr>
                <w:rFonts w:ascii="Corbel" w:hAnsi="Corbel"/>
              </w:rPr>
              <w:t>O</w:t>
            </w:r>
            <w:r w:rsidRPr="00F33B1D">
              <w:rPr>
                <w:rFonts w:ascii="Corbel" w:hAnsi="Corbel"/>
              </w:rPr>
              <w:t>bservation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during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classes</w:t>
            </w:r>
            <w:proofErr w:type="spellEnd"/>
          </w:p>
        </w:tc>
        <w:tc>
          <w:tcPr>
            <w:tcW w:w="2233" w:type="dxa"/>
          </w:tcPr>
          <w:p w14:paraId="38B2C296" w14:textId="77777777" w:rsidR="008E495D" w:rsidRPr="00055DD0" w:rsidRDefault="008E495D" w:rsidP="008E495D">
            <w:pPr>
              <w:jc w:val="center"/>
              <w:rPr>
                <w:rFonts w:ascii="Corbel" w:hAnsi="Corbel"/>
              </w:rPr>
            </w:pPr>
            <w:r w:rsidRPr="00055DD0">
              <w:rPr>
                <w:rFonts w:ascii="Corbel" w:hAnsi="Corbel"/>
                <w:lang w:val="en-GB"/>
              </w:rPr>
              <w:t>tutorial</w:t>
            </w:r>
          </w:p>
        </w:tc>
      </w:tr>
      <w:tr w:rsidR="004D5E2B" w:rsidRPr="00055DD0" w14:paraId="7888B48E" w14:textId="77777777" w:rsidTr="005E6E85">
        <w:tc>
          <w:tcPr>
            <w:tcW w:w="1984" w:type="dxa"/>
          </w:tcPr>
          <w:p w14:paraId="71462130" w14:textId="77777777" w:rsidR="004D5E2B" w:rsidRPr="00055DD0" w:rsidRDefault="0033647F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14:paraId="2A740FC5" w14:textId="77777777" w:rsidR="004D5E2B" w:rsidRPr="00055DD0" w:rsidRDefault="00F33B1D" w:rsidP="00054406">
            <w:pPr>
              <w:rPr>
                <w:rFonts w:ascii="Corbel" w:hAnsi="Corbel"/>
                <w:lang w:val="en-US"/>
              </w:rPr>
            </w:pPr>
            <w:proofErr w:type="spellStart"/>
            <w:r>
              <w:rPr>
                <w:rFonts w:ascii="Corbel" w:hAnsi="Corbel"/>
              </w:rPr>
              <w:t>O</w:t>
            </w:r>
            <w:r w:rsidRPr="00F33B1D">
              <w:rPr>
                <w:rFonts w:ascii="Corbel" w:hAnsi="Corbel"/>
              </w:rPr>
              <w:t>bservation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during</w:t>
            </w:r>
            <w:proofErr w:type="spellEnd"/>
            <w:r w:rsidRPr="00F33B1D">
              <w:rPr>
                <w:rFonts w:ascii="Corbel" w:hAnsi="Corbel"/>
              </w:rPr>
              <w:t xml:space="preserve"> </w:t>
            </w:r>
            <w:proofErr w:type="spellStart"/>
            <w:r w:rsidRPr="00F33B1D">
              <w:rPr>
                <w:rFonts w:ascii="Corbel" w:hAnsi="Corbel"/>
              </w:rPr>
              <w:t>classes</w:t>
            </w:r>
            <w:proofErr w:type="spellEnd"/>
          </w:p>
        </w:tc>
        <w:tc>
          <w:tcPr>
            <w:tcW w:w="2233" w:type="dxa"/>
          </w:tcPr>
          <w:p w14:paraId="418DD09B" w14:textId="77777777" w:rsidR="004D5E2B" w:rsidRPr="00055DD0" w:rsidRDefault="004D5E2B" w:rsidP="00054406">
            <w:pPr>
              <w:jc w:val="center"/>
              <w:rPr>
                <w:rFonts w:ascii="Corbel" w:hAnsi="Corbel"/>
              </w:rPr>
            </w:pPr>
            <w:r w:rsidRPr="00055DD0">
              <w:rPr>
                <w:rFonts w:ascii="Corbel" w:hAnsi="Corbel"/>
                <w:lang w:val="en-GB"/>
              </w:rPr>
              <w:t>tutorial</w:t>
            </w:r>
          </w:p>
        </w:tc>
      </w:tr>
      <w:tr w:rsidR="004D5E2B" w:rsidRPr="00055DD0" w14:paraId="438C436C" w14:textId="77777777" w:rsidTr="005E6E85">
        <w:tc>
          <w:tcPr>
            <w:tcW w:w="1984" w:type="dxa"/>
          </w:tcPr>
          <w:p w14:paraId="2F839B28" w14:textId="77777777" w:rsidR="004D5E2B" w:rsidRPr="00055DD0" w:rsidRDefault="004D5E2B" w:rsidP="00F35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33647F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103" w:type="dxa"/>
          </w:tcPr>
          <w:p w14:paraId="66E412D6" w14:textId="77777777" w:rsidR="004D5E2B" w:rsidRPr="00055DD0" w:rsidRDefault="004D5E2B" w:rsidP="00C15967">
            <w:pPr>
              <w:rPr>
                <w:rFonts w:ascii="Corbel" w:hAnsi="Corbel"/>
                <w:b/>
                <w:lang w:val="en-GB"/>
              </w:rPr>
            </w:pPr>
            <w:r w:rsidRPr="00055DD0">
              <w:rPr>
                <w:rFonts w:ascii="Corbel" w:hAnsi="Corbel"/>
                <w:lang w:val="en-GB"/>
              </w:rPr>
              <w:t>Observation of attitudes and feedback during classes</w:t>
            </w:r>
          </w:p>
        </w:tc>
        <w:tc>
          <w:tcPr>
            <w:tcW w:w="2233" w:type="dxa"/>
          </w:tcPr>
          <w:p w14:paraId="56B39C9E" w14:textId="77777777" w:rsidR="004D5E2B" w:rsidRPr="00055DD0" w:rsidRDefault="004D5E2B" w:rsidP="008E495D">
            <w:pPr>
              <w:jc w:val="center"/>
              <w:rPr>
                <w:rFonts w:ascii="Corbel" w:hAnsi="Corbel"/>
                <w:b/>
                <w:lang w:val="en-GB"/>
              </w:rPr>
            </w:pPr>
            <w:r w:rsidRPr="00055DD0">
              <w:rPr>
                <w:rFonts w:ascii="Corbel" w:hAnsi="Corbel"/>
                <w:lang w:val="en-GB"/>
              </w:rPr>
              <w:t>tutorial</w:t>
            </w:r>
          </w:p>
        </w:tc>
      </w:tr>
    </w:tbl>
    <w:p w14:paraId="770360E5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57A92927" w14:textId="77777777" w:rsidR="0085747A" w:rsidRPr="00055DD0" w:rsidRDefault="0085747A" w:rsidP="000E5AD1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055DD0">
        <w:rPr>
          <w:rFonts w:ascii="Corbel" w:hAnsi="Corbel"/>
          <w:b w:val="0"/>
          <w:smallCaps w:val="0"/>
          <w:sz w:val="22"/>
          <w:lang w:val="en-US"/>
        </w:rPr>
        <w:t xml:space="preserve">4.2  </w:t>
      </w:r>
      <w:r w:rsidR="00D82B39" w:rsidRPr="00055DD0">
        <w:rPr>
          <w:rFonts w:ascii="Corbel" w:hAnsi="Corbel"/>
          <w:b w:val="0"/>
          <w:smallCaps w:val="0"/>
          <w:sz w:val="22"/>
          <w:lang w:val="en-US"/>
        </w:rPr>
        <w:t>Assessment and credit requirements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A473C5" w14:paraId="04404614" w14:textId="77777777" w:rsidTr="005E6E85">
        <w:tc>
          <w:tcPr>
            <w:tcW w:w="9244" w:type="dxa"/>
          </w:tcPr>
          <w:p w14:paraId="0F9C8FAB" w14:textId="77777777" w:rsidR="0085747A" w:rsidRPr="00055DD0" w:rsidRDefault="009A0E0C" w:rsidP="00F35DA2">
            <w:pPr>
              <w:rPr>
                <w:rFonts w:ascii="Corbel" w:hAnsi="Corbel"/>
                <w:b/>
                <w:smallCaps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The credit and final grade awarded at the end of the course is based on the following criteria: attendance and in-class participation</w:t>
            </w:r>
            <w:r w:rsidR="00031081">
              <w:rPr>
                <w:rFonts w:ascii="Corbel" w:hAnsi="Corbel"/>
                <w:lang w:val="en-US"/>
              </w:rPr>
              <w:t xml:space="preserve"> (20%)</w:t>
            </w:r>
            <w:r w:rsidRPr="00055DD0">
              <w:rPr>
                <w:rFonts w:ascii="Corbel" w:hAnsi="Corbel"/>
                <w:lang w:val="en-US"/>
              </w:rPr>
              <w:t xml:space="preserve">, </w:t>
            </w:r>
            <w:r w:rsidR="00F35DA2" w:rsidRPr="00055DD0">
              <w:rPr>
                <w:rFonts w:ascii="Corbel" w:hAnsi="Corbel"/>
                <w:lang w:val="en-US"/>
              </w:rPr>
              <w:t>a</w:t>
            </w:r>
            <w:r w:rsidR="00C15967" w:rsidRPr="00055DD0">
              <w:rPr>
                <w:rFonts w:ascii="Corbel" w:hAnsi="Corbel"/>
                <w:lang w:val="en-US"/>
              </w:rPr>
              <w:t>ssessing progres</w:t>
            </w:r>
            <w:r w:rsidR="00894BE8" w:rsidRPr="00055DD0">
              <w:rPr>
                <w:rFonts w:ascii="Corbel" w:hAnsi="Corbel"/>
                <w:lang w:val="en-US"/>
              </w:rPr>
              <w:t>s</w:t>
            </w:r>
            <w:r w:rsidR="00C15967" w:rsidRPr="00055DD0">
              <w:rPr>
                <w:rFonts w:ascii="Corbel" w:hAnsi="Corbel"/>
                <w:lang w:val="en-US"/>
              </w:rPr>
              <w:t xml:space="preserve"> in performing </w:t>
            </w:r>
            <w:r w:rsidR="00F35DA2" w:rsidRPr="00055DD0">
              <w:rPr>
                <w:rFonts w:ascii="Corbel" w:hAnsi="Corbel"/>
                <w:lang w:val="en-US"/>
              </w:rPr>
              <w:t>presentation</w:t>
            </w:r>
            <w:r w:rsidR="00031081">
              <w:rPr>
                <w:rFonts w:ascii="Corbel" w:hAnsi="Corbel"/>
                <w:lang w:val="en-US"/>
              </w:rPr>
              <w:t xml:space="preserve"> (40%) </w:t>
            </w:r>
            <w:r w:rsidR="00F35DA2" w:rsidRPr="00055DD0">
              <w:rPr>
                <w:rFonts w:ascii="Corbel" w:hAnsi="Corbel"/>
                <w:lang w:val="en-US"/>
              </w:rPr>
              <w:t xml:space="preserve">, </w:t>
            </w:r>
            <w:r w:rsidRPr="00055DD0">
              <w:rPr>
                <w:rFonts w:ascii="Corbel" w:hAnsi="Corbel"/>
                <w:lang w:val="en-US"/>
              </w:rPr>
              <w:t>final test</w:t>
            </w:r>
            <w:r w:rsidR="00031081">
              <w:rPr>
                <w:rFonts w:ascii="Corbel" w:hAnsi="Corbel"/>
                <w:lang w:val="en-US"/>
              </w:rPr>
              <w:t xml:space="preserve"> (40%)</w:t>
            </w:r>
            <w:r w:rsidRPr="00055DD0">
              <w:rPr>
                <w:rFonts w:ascii="Corbel" w:hAnsi="Corbel"/>
                <w:lang w:val="en-US"/>
              </w:rPr>
              <w:t>.</w:t>
            </w:r>
          </w:p>
        </w:tc>
      </w:tr>
    </w:tbl>
    <w:p w14:paraId="30CD0E29" w14:textId="77777777" w:rsidR="0085747A" w:rsidRPr="00055DD0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45A50AC5" w14:textId="77777777" w:rsidR="0085747A" w:rsidRPr="00055DD0" w:rsidRDefault="0085747A" w:rsidP="003A143B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055DD0">
        <w:rPr>
          <w:rFonts w:ascii="Corbel" w:hAnsi="Corbel"/>
          <w:smallCaps w:val="0"/>
          <w:sz w:val="22"/>
          <w:lang w:val="en-US"/>
        </w:rPr>
        <w:t xml:space="preserve">5. </w:t>
      </w:r>
      <w:r w:rsidR="00D85F62" w:rsidRPr="00055DD0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686"/>
      </w:tblGrid>
      <w:tr w:rsidR="0085747A" w:rsidRPr="00A473C5" w14:paraId="5AE7D84E" w14:textId="77777777" w:rsidTr="00A473C5">
        <w:tc>
          <w:tcPr>
            <w:tcW w:w="4066" w:type="dxa"/>
          </w:tcPr>
          <w:p w14:paraId="679AF32B" w14:textId="77777777" w:rsidR="0085747A" w:rsidRPr="00055DD0" w:rsidRDefault="00AD4B1D" w:rsidP="00B819C8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r w:rsidRPr="00055DD0">
              <w:rPr>
                <w:rFonts w:ascii="Corbel" w:hAnsi="Corbel"/>
              </w:rPr>
              <w:t>Activity</w:t>
            </w:r>
          </w:p>
        </w:tc>
        <w:tc>
          <w:tcPr>
            <w:tcW w:w="3686" w:type="dxa"/>
          </w:tcPr>
          <w:p w14:paraId="3E6F9D07" w14:textId="77777777" w:rsidR="0085747A" w:rsidRPr="00055DD0" w:rsidRDefault="00AD4B1D" w:rsidP="00AD4B1D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No</w:t>
            </w:r>
            <w:r w:rsidR="004B28B0" w:rsidRPr="00055DD0">
              <w:rPr>
                <w:rFonts w:ascii="Corbel" w:hAnsi="Corbel"/>
                <w:lang w:val="en-US"/>
              </w:rPr>
              <w:t>.</w:t>
            </w:r>
            <w:r w:rsidRPr="00055DD0">
              <w:rPr>
                <w:rFonts w:ascii="Corbel" w:hAnsi="Corbel"/>
                <w:lang w:val="en-US"/>
              </w:rPr>
              <w:t xml:space="preserve"> of hours</w:t>
            </w:r>
            <w:r w:rsidR="0085747A" w:rsidRPr="00055DD0">
              <w:rPr>
                <w:rFonts w:ascii="Corbel" w:hAnsi="Corbel"/>
                <w:lang w:val="en-US"/>
              </w:rPr>
              <w:t>/</w:t>
            </w:r>
            <w:r w:rsidRPr="00055DD0">
              <w:rPr>
                <w:rFonts w:ascii="Corbel" w:hAnsi="Corbel"/>
                <w:lang w:val="en-US"/>
              </w:rPr>
              <w:t xml:space="preserve">Student workload </w:t>
            </w:r>
          </w:p>
        </w:tc>
      </w:tr>
      <w:tr w:rsidR="00B00EB0" w:rsidRPr="00055DD0" w14:paraId="3DAEFA10" w14:textId="77777777" w:rsidTr="00A473C5">
        <w:tc>
          <w:tcPr>
            <w:tcW w:w="4066" w:type="dxa"/>
          </w:tcPr>
          <w:p w14:paraId="0B61FC1C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686" w:type="dxa"/>
          </w:tcPr>
          <w:p w14:paraId="4911747F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15</w:t>
            </w:r>
          </w:p>
        </w:tc>
      </w:tr>
      <w:tr w:rsidR="00B00EB0" w:rsidRPr="00055DD0" w14:paraId="5FEBD964" w14:textId="77777777" w:rsidTr="00A473C5">
        <w:tc>
          <w:tcPr>
            <w:tcW w:w="4066" w:type="dxa"/>
          </w:tcPr>
          <w:p w14:paraId="7CBC0E0D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Tutorial preparation</w:t>
            </w:r>
          </w:p>
        </w:tc>
        <w:tc>
          <w:tcPr>
            <w:tcW w:w="3686" w:type="dxa"/>
          </w:tcPr>
          <w:p w14:paraId="55740B8C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18</w:t>
            </w:r>
          </w:p>
        </w:tc>
      </w:tr>
      <w:tr w:rsidR="00B00EB0" w:rsidRPr="00055DD0" w14:paraId="4E5D0595" w14:textId="77777777" w:rsidTr="00A473C5">
        <w:tc>
          <w:tcPr>
            <w:tcW w:w="4066" w:type="dxa"/>
          </w:tcPr>
          <w:p w14:paraId="75FFC1DE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Consultations (attending the teacher’s office hours)</w:t>
            </w:r>
          </w:p>
        </w:tc>
        <w:tc>
          <w:tcPr>
            <w:tcW w:w="3686" w:type="dxa"/>
          </w:tcPr>
          <w:p w14:paraId="6FBD5B1B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2</w:t>
            </w:r>
          </w:p>
        </w:tc>
      </w:tr>
      <w:tr w:rsidR="00B00EB0" w:rsidRPr="00055DD0" w14:paraId="4196EA8F" w14:textId="77777777" w:rsidTr="00A473C5">
        <w:tc>
          <w:tcPr>
            <w:tcW w:w="4066" w:type="dxa"/>
          </w:tcPr>
          <w:p w14:paraId="61ABF8D2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686" w:type="dxa"/>
          </w:tcPr>
          <w:p w14:paraId="1D758C5F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1</w:t>
            </w:r>
            <w:r w:rsidR="00A232C8" w:rsidRPr="00055DD0">
              <w:rPr>
                <w:rFonts w:ascii="Corbel" w:hAnsi="Corbel"/>
                <w:lang w:val="en-US"/>
              </w:rPr>
              <w:t>5</w:t>
            </w:r>
          </w:p>
        </w:tc>
      </w:tr>
      <w:tr w:rsidR="00B00EB0" w:rsidRPr="00055DD0" w14:paraId="2CA3B246" w14:textId="77777777" w:rsidTr="00A473C5">
        <w:tc>
          <w:tcPr>
            <w:tcW w:w="4066" w:type="dxa"/>
          </w:tcPr>
          <w:p w14:paraId="55B145D1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 xml:space="preserve">The final examination preparation </w:t>
            </w:r>
          </w:p>
        </w:tc>
        <w:tc>
          <w:tcPr>
            <w:tcW w:w="3686" w:type="dxa"/>
          </w:tcPr>
          <w:p w14:paraId="0CD042EA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055DD0">
              <w:rPr>
                <w:rFonts w:ascii="Corbel" w:hAnsi="Corbel"/>
                <w:lang w:val="en-US"/>
              </w:rPr>
              <w:t>0</w:t>
            </w:r>
          </w:p>
        </w:tc>
      </w:tr>
      <w:tr w:rsidR="00B00EB0" w:rsidRPr="00055DD0" w14:paraId="58CDC2F8" w14:textId="77777777" w:rsidTr="00A473C5">
        <w:tc>
          <w:tcPr>
            <w:tcW w:w="4066" w:type="dxa"/>
          </w:tcPr>
          <w:p w14:paraId="1EFAE1CD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055DD0">
              <w:rPr>
                <w:rFonts w:ascii="Corbel" w:hAnsi="Corbel"/>
              </w:rPr>
              <w:t>Examination</w:t>
            </w:r>
            <w:proofErr w:type="spellEnd"/>
            <w:r w:rsidRPr="00055DD0">
              <w:rPr>
                <w:rFonts w:ascii="Corbel" w:hAnsi="Corbel"/>
              </w:rPr>
              <w:t xml:space="preserve"> </w:t>
            </w:r>
            <w:proofErr w:type="spellStart"/>
            <w:r w:rsidRPr="00055DD0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686" w:type="dxa"/>
          </w:tcPr>
          <w:p w14:paraId="19B53C0F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055DD0">
              <w:rPr>
                <w:rFonts w:ascii="Corbel" w:hAnsi="Corbel"/>
              </w:rPr>
              <w:t>0</w:t>
            </w:r>
          </w:p>
        </w:tc>
      </w:tr>
      <w:tr w:rsidR="00B00EB0" w:rsidRPr="00055DD0" w14:paraId="7ACB092D" w14:textId="77777777" w:rsidTr="00A473C5">
        <w:tc>
          <w:tcPr>
            <w:tcW w:w="4066" w:type="dxa"/>
          </w:tcPr>
          <w:p w14:paraId="68BD94C9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055DD0">
              <w:rPr>
                <w:rFonts w:ascii="Corbel" w:hAnsi="Corbel"/>
              </w:rPr>
              <w:t>Other</w:t>
            </w:r>
            <w:proofErr w:type="spellEnd"/>
            <w:r w:rsidRPr="00055DD0">
              <w:rPr>
                <w:rFonts w:ascii="Corbel" w:hAnsi="Corbel"/>
              </w:rPr>
              <w:t xml:space="preserve"> (</w:t>
            </w:r>
            <w:proofErr w:type="spellStart"/>
            <w:r w:rsidRPr="00055DD0">
              <w:rPr>
                <w:rFonts w:ascii="Corbel" w:hAnsi="Corbel"/>
              </w:rPr>
              <w:t>please</w:t>
            </w:r>
            <w:proofErr w:type="spellEnd"/>
            <w:r w:rsidRPr="00055DD0">
              <w:rPr>
                <w:rFonts w:ascii="Corbel" w:hAnsi="Corbel"/>
              </w:rPr>
              <w:t xml:space="preserve"> </w:t>
            </w:r>
            <w:proofErr w:type="spellStart"/>
            <w:r w:rsidRPr="00055DD0">
              <w:rPr>
                <w:rFonts w:ascii="Corbel" w:hAnsi="Corbel"/>
              </w:rPr>
              <w:t>specify</w:t>
            </w:r>
            <w:proofErr w:type="spellEnd"/>
            <w:r w:rsidRPr="00055DD0">
              <w:rPr>
                <w:rFonts w:ascii="Corbel" w:hAnsi="Corbel"/>
              </w:rPr>
              <w:t>)</w:t>
            </w:r>
          </w:p>
        </w:tc>
        <w:tc>
          <w:tcPr>
            <w:tcW w:w="3686" w:type="dxa"/>
          </w:tcPr>
          <w:p w14:paraId="4C01C40D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B00EB0" w:rsidRPr="00055DD0" w14:paraId="068FA59B" w14:textId="77777777" w:rsidTr="00A473C5">
        <w:tc>
          <w:tcPr>
            <w:tcW w:w="4066" w:type="dxa"/>
          </w:tcPr>
          <w:p w14:paraId="5A2BF71C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r w:rsidRPr="00055DD0">
              <w:rPr>
                <w:rFonts w:ascii="Corbel" w:hAnsi="Corbel"/>
              </w:rPr>
              <w:t>TOTAL NUMBER OF HOURS</w:t>
            </w:r>
          </w:p>
        </w:tc>
        <w:tc>
          <w:tcPr>
            <w:tcW w:w="3686" w:type="dxa"/>
          </w:tcPr>
          <w:p w14:paraId="63B3DF70" w14:textId="77777777" w:rsidR="00B00EB0" w:rsidRPr="00055DD0" w:rsidRDefault="00A232C8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055DD0">
              <w:rPr>
                <w:rFonts w:ascii="Corbel" w:hAnsi="Corbel"/>
              </w:rPr>
              <w:t>50</w:t>
            </w:r>
          </w:p>
        </w:tc>
      </w:tr>
      <w:tr w:rsidR="00B00EB0" w:rsidRPr="00055DD0" w14:paraId="75DE3F70" w14:textId="77777777" w:rsidTr="00A473C5">
        <w:tc>
          <w:tcPr>
            <w:tcW w:w="4066" w:type="dxa"/>
          </w:tcPr>
          <w:p w14:paraId="4FD0DD96" w14:textId="77777777" w:rsidR="00B00EB0" w:rsidRPr="00055DD0" w:rsidRDefault="00B00EB0" w:rsidP="00F83D5A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055DD0">
              <w:rPr>
                <w:rFonts w:ascii="Corbel" w:hAnsi="Corbel"/>
                <w:b/>
                <w:lang w:val="en-US"/>
              </w:rPr>
              <w:t>ECTS CREDITS IN TOTAL</w:t>
            </w:r>
          </w:p>
        </w:tc>
        <w:tc>
          <w:tcPr>
            <w:tcW w:w="3686" w:type="dxa"/>
          </w:tcPr>
          <w:p w14:paraId="1AD198C3" w14:textId="77777777" w:rsidR="00B00EB0" w:rsidRPr="00055DD0" w:rsidRDefault="00B00EB0" w:rsidP="00A232C8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055DD0">
              <w:rPr>
                <w:rFonts w:ascii="Corbel" w:hAnsi="Corbel"/>
                <w:b/>
                <w:lang w:val="en-US"/>
              </w:rPr>
              <w:t>2</w:t>
            </w:r>
          </w:p>
        </w:tc>
      </w:tr>
    </w:tbl>
    <w:p w14:paraId="6A349A48" w14:textId="77777777" w:rsidR="0085747A" w:rsidRPr="00055DD0" w:rsidRDefault="00D85F62" w:rsidP="00D04719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055DD0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686"/>
      </w:tblGrid>
      <w:tr w:rsidR="0085747A" w:rsidRPr="00055DD0" w14:paraId="655D178D" w14:textId="77777777" w:rsidTr="00A473C5">
        <w:tc>
          <w:tcPr>
            <w:tcW w:w="4111" w:type="dxa"/>
          </w:tcPr>
          <w:p w14:paraId="7F0F99E3" w14:textId="77777777" w:rsidR="0085747A" w:rsidRPr="00055DD0" w:rsidRDefault="004B28B0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55DD0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055DD0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055DD0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686" w:type="dxa"/>
          </w:tcPr>
          <w:p w14:paraId="148FA296" w14:textId="77777777" w:rsidR="0085747A" w:rsidRPr="00055DD0" w:rsidRDefault="009A0E0C" w:rsidP="00A473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055DD0" w14:paraId="5EA14D9E" w14:textId="77777777" w:rsidTr="00A473C5">
        <w:tc>
          <w:tcPr>
            <w:tcW w:w="4111" w:type="dxa"/>
          </w:tcPr>
          <w:p w14:paraId="3F5D6BDE" w14:textId="77777777" w:rsidR="0085747A" w:rsidRPr="00055DD0" w:rsidRDefault="004B28B0" w:rsidP="004B2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Rules and forms of internship</w:t>
            </w:r>
            <w:r w:rsidR="0085747A"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14:paraId="7DFFEFD9" w14:textId="77777777" w:rsidR="0085747A" w:rsidRPr="00055DD0" w:rsidRDefault="009A0E0C" w:rsidP="00A473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6D2B94EA" w14:textId="77777777" w:rsidR="0085747A" w:rsidRPr="00055DD0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3BFCD223" w14:textId="77777777" w:rsidR="0085747A" w:rsidRPr="00055DD0" w:rsidRDefault="00D85F62" w:rsidP="00D04719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055DD0">
        <w:rPr>
          <w:rFonts w:ascii="Corbel" w:hAnsi="Corbel"/>
          <w:sz w:val="22"/>
        </w:rPr>
        <w:t xml:space="preserve">Course </w:t>
      </w:r>
      <w:proofErr w:type="spellStart"/>
      <w:r w:rsidRPr="00055DD0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85747A" w:rsidRPr="00A473C5" w14:paraId="1C22FBCE" w14:textId="77777777" w:rsidTr="00A473C5">
        <w:tc>
          <w:tcPr>
            <w:tcW w:w="7797" w:type="dxa"/>
          </w:tcPr>
          <w:p w14:paraId="6D166FBD" w14:textId="77777777" w:rsidR="009A0E0C" w:rsidRPr="00055DD0" w:rsidRDefault="0094705E" w:rsidP="009A0E0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Primary</w:t>
            </w:r>
            <w:r w:rsidR="0085747A"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:</w:t>
            </w:r>
            <w:r w:rsidR="009A0E0C"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</w:p>
          <w:p w14:paraId="10C99C80" w14:textId="40D803BE" w:rsidR="0085747A" w:rsidRPr="00055DD0" w:rsidRDefault="009C31DF" w:rsidP="00A232C8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proofErr w:type="spellStart"/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Bovee</w:t>
            </w:r>
            <w:proofErr w:type="spellEnd"/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and Courtland</w:t>
            </w:r>
            <w:r w:rsidR="00A473C5">
              <w:rPr>
                <w:rFonts w:ascii="Corbel" w:hAnsi="Corbel"/>
                <w:b w:val="0"/>
                <w:smallCaps w:val="0"/>
                <w:sz w:val="22"/>
                <w:lang w:val="en-GB"/>
              </w:rPr>
              <w:t>,</w:t>
            </w:r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Pr="00055DD0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Business Communication Today</w:t>
            </w:r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10/e. Pearson Educat</w:t>
            </w:r>
            <w:r w:rsidR="00501D30"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ion, </w:t>
            </w:r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2012.</w:t>
            </w:r>
          </w:p>
          <w:p w14:paraId="21859146" w14:textId="61D9A749" w:rsidR="009C31DF" w:rsidRPr="00055DD0" w:rsidRDefault="00A473C5" w:rsidP="00A232C8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C.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="00501D30"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Hamilton, </w:t>
            </w:r>
            <w:r w:rsidR="00501D30" w:rsidRPr="00055DD0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Communicating for results: A guide for business and the professions</w:t>
            </w:r>
            <w:r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,</w:t>
            </w:r>
            <w:r w:rsidR="00501D30"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Cengage Learning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>, 2013.</w:t>
            </w:r>
          </w:p>
        </w:tc>
      </w:tr>
      <w:tr w:rsidR="0085747A" w:rsidRPr="00A473C5" w14:paraId="0A61D20A" w14:textId="77777777" w:rsidTr="00A473C5">
        <w:tc>
          <w:tcPr>
            <w:tcW w:w="7797" w:type="dxa"/>
          </w:tcPr>
          <w:p w14:paraId="0522CB5B" w14:textId="77777777" w:rsidR="0085747A" w:rsidRPr="00055DD0" w:rsidRDefault="0094705E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>Supplementary</w:t>
            </w:r>
            <w:r w:rsidR="0085747A" w:rsidRPr="00055DD0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: </w:t>
            </w:r>
          </w:p>
          <w:p w14:paraId="22E01A68" w14:textId="7884D33A" w:rsidR="0085747A" w:rsidRPr="00055DD0" w:rsidRDefault="00A473C5" w:rsidP="00A232C8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lastRenderedPageBreak/>
              <w:t>B. G.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 xml:space="preserve"> </w:t>
            </w:r>
            <w:proofErr w:type="spellStart"/>
            <w:r w:rsidR="009C31DF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Shwom</w:t>
            </w:r>
            <w:proofErr w:type="spellEnd"/>
            <w:r w:rsidR="009C31DF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 xml:space="preserve"> &amp; </w:t>
            </w:r>
            <w:r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 xml:space="preserve">L. G. </w:t>
            </w:r>
            <w:r w:rsidR="009C31DF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Snyder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,</w:t>
            </w:r>
            <w:r w:rsidR="009C31DF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 xml:space="preserve"> </w:t>
            </w:r>
            <w:r w:rsidR="009C31DF" w:rsidRPr="00055DD0">
              <w:rPr>
                <w:rFonts w:ascii="Corbel" w:hAnsi="Corbel"/>
                <w:b w:val="0"/>
                <w:i/>
                <w:smallCaps w:val="0"/>
                <w:color w:val="000000"/>
                <w:sz w:val="22"/>
                <w:lang w:val="en-GB"/>
              </w:rPr>
              <w:t>Business communication: Polishing your professional presence.</w:t>
            </w:r>
            <w:r w:rsidR="009C31DF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 xml:space="preserve"> Pearson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, 2015</w:t>
            </w:r>
            <w:r w:rsidR="009C31DF" w:rsidRPr="00055DD0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.</w:t>
            </w:r>
          </w:p>
        </w:tc>
      </w:tr>
    </w:tbl>
    <w:p w14:paraId="65C37D55" w14:textId="6A9FD215" w:rsidR="0085747A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104B72D5" w14:textId="39810AE1" w:rsidR="00A473C5" w:rsidRDefault="00A473C5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268B27BE" w14:textId="77777777" w:rsidR="00A473C5" w:rsidRPr="00055DD0" w:rsidRDefault="00A473C5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17AC0C75" w14:textId="77777777" w:rsidR="0085747A" w:rsidRPr="00055DD0" w:rsidRDefault="004B28B0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055DD0">
        <w:rPr>
          <w:rFonts w:ascii="Corbel" w:hAnsi="Corbel"/>
          <w:b w:val="0"/>
          <w:smallCaps w:val="0"/>
          <w:sz w:val="20"/>
          <w:szCs w:val="20"/>
          <w:lang w:val="en-US"/>
        </w:rPr>
        <w:t>Department head’s</w:t>
      </w:r>
      <w:r w:rsidR="000E5AD1" w:rsidRPr="00055DD0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 or authorized person </w:t>
      </w:r>
      <w:r w:rsidRPr="00055DD0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signature </w:t>
      </w:r>
    </w:p>
    <w:sectPr w:rsidR="0085747A" w:rsidRPr="00055D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4897B" w14:textId="77777777" w:rsidR="00A52461" w:rsidRDefault="00A52461" w:rsidP="00C16ABF">
      <w:pPr>
        <w:spacing w:after="0" w:line="240" w:lineRule="auto"/>
      </w:pPr>
      <w:r>
        <w:separator/>
      </w:r>
    </w:p>
  </w:endnote>
  <w:endnote w:type="continuationSeparator" w:id="0">
    <w:p w14:paraId="759119A9" w14:textId="77777777" w:rsidR="00A52461" w:rsidRDefault="00A524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F80C6" w14:textId="77777777" w:rsidR="00A52461" w:rsidRDefault="00A52461" w:rsidP="00C16ABF">
      <w:pPr>
        <w:spacing w:after="0" w:line="240" w:lineRule="auto"/>
      </w:pPr>
      <w:r>
        <w:separator/>
      </w:r>
    </w:p>
  </w:footnote>
  <w:footnote w:type="continuationSeparator" w:id="0">
    <w:p w14:paraId="6717253F" w14:textId="77777777" w:rsidR="00A52461" w:rsidRDefault="00A5246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5D3226"/>
    <w:multiLevelType w:val="hybridMultilevel"/>
    <w:tmpl w:val="7EC61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50785E"/>
    <w:multiLevelType w:val="hybridMultilevel"/>
    <w:tmpl w:val="B64C2E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8434E1"/>
    <w:multiLevelType w:val="hybridMultilevel"/>
    <w:tmpl w:val="B68CB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20F79"/>
    <w:multiLevelType w:val="hybridMultilevel"/>
    <w:tmpl w:val="98CC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A3674"/>
    <w:multiLevelType w:val="hybridMultilevel"/>
    <w:tmpl w:val="B64C2E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2723C9"/>
    <w:multiLevelType w:val="hybridMultilevel"/>
    <w:tmpl w:val="189EB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1" w15:restartNumberingAfterBreak="0">
    <w:nsid w:val="759E74A5"/>
    <w:multiLevelType w:val="hybridMultilevel"/>
    <w:tmpl w:val="61DCA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11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22ECE"/>
    <w:rsid w:val="00031081"/>
    <w:rsid w:val="00042A51"/>
    <w:rsid w:val="00042D2E"/>
    <w:rsid w:val="00044C82"/>
    <w:rsid w:val="00055DD0"/>
    <w:rsid w:val="00070ED6"/>
    <w:rsid w:val="00071D55"/>
    <w:rsid w:val="000742DC"/>
    <w:rsid w:val="00084C12"/>
    <w:rsid w:val="00094B12"/>
    <w:rsid w:val="00096C46"/>
    <w:rsid w:val="000A296F"/>
    <w:rsid w:val="000A2A28"/>
    <w:rsid w:val="000B192D"/>
    <w:rsid w:val="000B28EE"/>
    <w:rsid w:val="000B3E37"/>
    <w:rsid w:val="000D04B0"/>
    <w:rsid w:val="000D133A"/>
    <w:rsid w:val="000E0AAE"/>
    <w:rsid w:val="000E5AD1"/>
    <w:rsid w:val="000F1C57"/>
    <w:rsid w:val="000F5615"/>
    <w:rsid w:val="0010611F"/>
    <w:rsid w:val="0012560E"/>
    <w:rsid w:val="00127108"/>
    <w:rsid w:val="00134B13"/>
    <w:rsid w:val="00146BC0"/>
    <w:rsid w:val="00154381"/>
    <w:rsid w:val="00164FA7"/>
    <w:rsid w:val="00166A03"/>
    <w:rsid w:val="001737CF"/>
    <w:rsid w:val="00176083"/>
    <w:rsid w:val="001A70D2"/>
    <w:rsid w:val="001B7C79"/>
    <w:rsid w:val="001D657B"/>
    <w:rsid w:val="001E0209"/>
    <w:rsid w:val="001E5274"/>
    <w:rsid w:val="001F2CA2"/>
    <w:rsid w:val="00212EBF"/>
    <w:rsid w:val="002144C0"/>
    <w:rsid w:val="0022477D"/>
    <w:rsid w:val="002336F9"/>
    <w:rsid w:val="0024028F"/>
    <w:rsid w:val="00243BA0"/>
    <w:rsid w:val="00244ABC"/>
    <w:rsid w:val="00244E59"/>
    <w:rsid w:val="00281FF2"/>
    <w:rsid w:val="002857DE"/>
    <w:rsid w:val="00291567"/>
    <w:rsid w:val="002A0F18"/>
    <w:rsid w:val="002A2389"/>
    <w:rsid w:val="002A671D"/>
    <w:rsid w:val="002B4D55"/>
    <w:rsid w:val="002B6119"/>
    <w:rsid w:val="002C1F06"/>
    <w:rsid w:val="002D73D4"/>
    <w:rsid w:val="002F02A3"/>
    <w:rsid w:val="002F42E7"/>
    <w:rsid w:val="002F45A3"/>
    <w:rsid w:val="003018BA"/>
    <w:rsid w:val="00305C92"/>
    <w:rsid w:val="003070AC"/>
    <w:rsid w:val="003151C5"/>
    <w:rsid w:val="003343CF"/>
    <w:rsid w:val="0033647F"/>
    <w:rsid w:val="00346FE9"/>
    <w:rsid w:val="0034759A"/>
    <w:rsid w:val="003503F6"/>
    <w:rsid w:val="003530DD"/>
    <w:rsid w:val="003979C4"/>
    <w:rsid w:val="003A1176"/>
    <w:rsid w:val="003A143B"/>
    <w:rsid w:val="003C0BAE"/>
    <w:rsid w:val="003D18A9"/>
    <w:rsid w:val="003D6CE2"/>
    <w:rsid w:val="003E2FE6"/>
    <w:rsid w:val="003E49D5"/>
    <w:rsid w:val="004033DA"/>
    <w:rsid w:val="00412DFB"/>
    <w:rsid w:val="00414E3C"/>
    <w:rsid w:val="0042244A"/>
    <w:rsid w:val="0042745A"/>
    <w:rsid w:val="004362C6"/>
    <w:rsid w:val="00437FA2"/>
    <w:rsid w:val="00461EFC"/>
    <w:rsid w:val="00463D13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28B0"/>
    <w:rsid w:val="004D5282"/>
    <w:rsid w:val="004D5E2B"/>
    <w:rsid w:val="004F1551"/>
    <w:rsid w:val="004F55A3"/>
    <w:rsid w:val="00501D30"/>
    <w:rsid w:val="0050496F"/>
    <w:rsid w:val="005363C4"/>
    <w:rsid w:val="00536BDE"/>
    <w:rsid w:val="00543ACC"/>
    <w:rsid w:val="005669C0"/>
    <w:rsid w:val="0057116D"/>
    <w:rsid w:val="0058488F"/>
    <w:rsid w:val="005A0855"/>
    <w:rsid w:val="005A3196"/>
    <w:rsid w:val="005B2315"/>
    <w:rsid w:val="005C080F"/>
    <w:rsid w:val="005C55E5"/>
    <w:rsid w:val="005C660A"/>
    <w:rsid w:val="005C696A"/>
    <w:rsid w:val="005D5821"/>
    <w:rsid w:val="005E6E85"/>
    <w:rsid w:val="005F31D2"/>
    <w:rsid w:val="0061029B"/>
    <w:rsid w:val="00621CE1"/>
    <w:rsid w:val="00626B97"/>
    <w:rsid w:val="00647FA8"/>
    <w:rsid w:val="006620D9"/>
    <w:rsid w:val="00671958"/>
    <w:rsid w:val="006C54F1"/>
    <w:rsid w:val="006D050F"/>
    <w:rsid w:val="006D6139"/>
    <w:rsid w:val="006E5D65"/>
    <w:rsid w:val="006F1FBC"/>
    <w:rsid w:val="0070153E"/>
    <w:rsid w:val="007072BA"/>
    <w:rsid w:val="00724677"/>
    <w:rsid w:val="00725459"/>
    <w:rsid w:val="007327F2"/>
    <w:rsid w:val="00734608"/>
    <w:rsid w:val="007461D6"/>
    <w:rsid w:val="00746EC8"/>
    <w:rsid w:val="0075288E"/>
    <w:rsid w:val="00754B59"/>
    <w:rsid w:val="00763BF1"/>
    <w:rsid w:val="00766FD4"/>
    <w:rsid w:val="0078168C"/>
    <w:rsid w:val="00790E27"/>
    <w:rsid w:val="007A4022"/>
    <w:rsid w:val="007A4AC8"/>
    <w:rsid w:val="007A6E6E"/>
    <w:rsid w:val="007C3299"/>
    <w:rsid w:val="007C3BCC"/>
    <w:rsid w:val="007D6E56"/>
    <w:rsid w:val="007F4155"/>
    <w:rsid w:val="007F4ABE"/>
    <w:rsid w:val="0081707E"/>
    <w:rsid w:val="00826AAE"/>
    <w:rsid w:val="008449B3"/>
    <w:rsid w:val="0085747A"/>
    <w:rsid w:val="00885F64"/>
    <w:rsid w:val="008917F9"/>
    <w:rsid w:val="00894BE8"/>
    <w:rsid w:val="008A45F7"/>
    <w:rsid w:val="008C0CC0"/>
    <w:rsid w:val="008C19A9"/>
    <w:rsid w:val="008C379D"/>
    <w:rsid w:val="008C5147"/>
    <w:rsid w:val="008C5359"/>
    <w:rsid w:val="008C5363"/>
    <w:rsid w:val="008D3DFB"/>
    <w:rsid w:val="008E495D"/>
    <w:rsid w:val="008E64F4"/>
    <w:rsid w:val="008F12C9"/>
    <w:rsid w:val="008F6E29"/>
    <w:rsid w:val="00916188"/>
    <w:rsid w:val="0094705E"/>
    <w:rsid w:val="00954A07"/>
    <w:rsid w:val="009645FB"/>
    <w:rsid w:val="009A0E0C"/>
    <w:rsid w:val="009A5BCF"/>
    <w:rsid w:val="009A78D9"/>
    <w:rsid w:val="009B1FA2"/>
    <w:rsid w:val="009C31DF"/>
    <w:rsid w:val="009C3E31"/>
    <w:rsid w:val="009C788E"/>
    <w:rsid w:val="009E3B41"/>
    <w:rsid w:val="009F3C5C"/>
    <w:rsid w:val="00A00ECC"/>
    <w:rsid w:val="00A155EE"/>
    <w:rsid w:val="00A205F3"/>
    <w:rsid w:val="00A2245B"/>
    <w:rsid w:val="00A232C8"/>
    <w:rsid w:val="00A30110"/>
    <w:rsid w:val="00A36899"/>
    <w:rsid w:val="00A371F6"/>
    <w:rsid w:val="00A43BF6"/>
    <w:rsid w:val="00A473C5"/>
    <w:rsid w:val="00A52461"/>
    <w:rsid w:val="00A54817"/>
    <w:rsid w:val="00A60799"/>
    <w:rsid w:val="00A97DE1"/>
    <w:rsid w:val="00AA4EDD"/>
    <w:rsid w:val="00AB053C"/>
    <w:rsid w:val="00AD1146"/>
    <w:rsid w:val="00AD27D3"/>
    <w:rsid w:val="00AD4B1D"/>
    <w:rsid w:val="00AD66D6"/>
    <w:rsid w:val="00AE1160"/>
    <w:rsid w:val="00AE203C"/>
    <w:rsid w:val="00AE2E74"/>
    <w:rsid w:val="00AE5FCB"/>
    <w:rsid w:val="00AF2C1E"/>
    <w:rsid w:val="00B00EB0"/>
    <w:rsid w:val="00B06142"/>
    <w:rsid w:val="00B135B1"/>
    <w:rsid w:val="00B33DA1"/>
    <w:rsid w:val="00B40ADB"/>
    <w:rsid w:val="00B43B77"/>
    <w:rsid w:val="00B43E80"/>
    <w:rsid w:val="00B51A62"/>
    <w:rsid w:val="00B53213"/>
    <w:rsid w:val="00B607DB"/>
    <w:rsid w:val="00B66529"/>
    <w:rsid w:val="00B75946"/>
    <w:rsid w:val="00B8056E"/>
    <w:rsid w:val="00B819C8"/>
    <w:rsid w:val="00BB520A"/>
    <w:rsid w:val="00BB6240"/>
    <w:rsid w:val="00BD3869"/>
    <w:rsid w:val="00BD66E9"/>
    <w:rsid w:val="00BE2927"/>
    <w:rsid w:val="00BE342C"/>
    <w:rsid w:val="00C058B4"/>
    <w:rsid w:val="00C131B5"/>
    <w:rsid w:val="00C15967"/>
    <w:rsid w:val="00C16ABF"/>
    <w:rsid w:val="00C170AE"/>
    <w:rsid w:val="00C17D14"/>
    <w:rsid w:val="00C26CB7"/>
    <w:rsid w:val="00C324C1"/>
    <w:rsid w:val="00C36992"/>
    <w:rsid w:val="00C56036"/>
    <w:rsid w:val="00C61998"/>
    <w:rsid w:val="00C67879"/>
    <w:rsid w:val="00C67E92"/>
    <w:rsid w:val="00C70A26"/>
    <w:rsid w:val="00C82988"/>
    <w:rsid w:val="00C94B98"/>
    <w:rsid w:val="00CA2B96"/>
    <w:rsid w:val="00CA442B"/>
    <w:rsid w:val="00CA5089"/>
    <w:rsid w:val="00CB1082"/>
    <w:rsid w:val="00CB69EC"/>
    <w:rsid w:val="00CD30B5"/>
    <w:rsid w:val="00CE5BAC"/>
    <w:rsid w:val="00CE7E9D"/>
    <w:rsid w:val="00CF25BE"/>
    <w:rsid w:val="00CF78ED"/>
    <w:rsid w:val="00D02B25"/>
    <w:rsid w:val="00D04719"/>
    <w:rsid w:val="00D17C3C"/>
    <w:rsid w:val="00D26B2C"/>
    <w:rsid w:val="00D352C9"/>
    <w:rsid w:val="00D425B2"/>
    <w:rsid w:val="00D552B2"/>
    <w:rsid w:val="00D608D1"/>
    <w:rsid w:val="00D72827"/>
    <w:rsid w:val="00D74119"/>
    <w:rsid w:val="00D8075B"/>
    <w:rsid w:val="00D82B39"/>
    <w:rsid w:val="00D85F62"/>
    <w:rsid w:val="00D96163"/>
    <w:rsid w:val="00DA2114"/>
    <w:rsid w:val="00DB0BF1"/>
    <w:rsid w:val="00DC3489"/>
    <w:rsid w:val="00DD04F1"/>
    <w:rsid w:val="00DF320D"/>
    <w:rsid w:val="00DF45D5"/>
    <w:rsid w:val="00E129B8"/>
    <w:rsid w:val="00E24BF5"/>
    <w:rsid w:val="00E25338"/>
    <w:rsid w:val="00E51E44"/>
    <w:rsid w:val="00E63348"/>
    <w:rsid w:val="00E77E88"/>
    <w:rsid w:val="00E80D02"/>
    <w:rsid w:val="00E8107D"/>
    <w:rsid w:val="00EC12C6"/>
    <w:rsid w:val="00EC4899"/>
    <w:rsid w:val="00EC64EC"/>
    <w:rsid w:val="00EC6F71"/>
    <w:rsid w:val="00ED03AB"/>
    <w:rsid w:val="00ED32D2"/>
    <w:rsid w:val="00EE32DE"/>
    <w:rsid w:val="00EE350E"/>
    <w:rsid w:val="00EE5457"/>
    <w:rsid w:val="00F070AB"/>
    <w:rsid w:val="00F14DF0"/>
    <w:rsid w:val="00F27A7B"/>
    <w:rsid w:val="00F33B1D"/>
    <w:rsid w:val="00F3599F"/>
    <w:rsid w:val="00F35DA2"/>
    <w:rsid w:val="00F53A24"/>
    <w:rsid w:val="00F617C3"/>
    <w:rsid w:val="00F7066B"/>
    <w:rsid w:val="00F73603"/>
    <w:rsid w:val="00F83D5A"/>
    <w:rsid w:val="00F93006"/>
    <w:rsid w:val="00FA6BD0"/>
    <w:rsid w:val="00FB4AD1"/>
    <w:rsid w:val="00FB7DBA"/>
    <w:rsid w:val="00FC1C25"/>
    <w:rsid w:val="00FC3F45"/>
    <w:rsid w:val="00FD503F"/>
    <w:rsid w:val="00FD7589"/>
    <w:rsid w:val="00FF016A"/>
    <w:rsid w:val="00FF1401"/>
    <w:rsid w:val="00FF5AF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115C"/>
  <w15:docId w15:val="{526CDD3E-97E7-43DC-BFE2-0D551053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A0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NormalnyWeb">
    <w:name w:val="Normal (Web)"/>
    <w:basedOn w:val="Normalny"/>
    <w:rsid w:val="009A0E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9A0E0C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65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D6420A-26EE-4BB8-8539-581EF59EE5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04BB-00FD-4C4C-8575-35CC4E3899A1}"/>
</file>

<file path=customXml/itemProps3.xml><?xml version="1.0" encoding="utf-8"?>
<ds:datastoreItem xmlns:ds="http://schemas.openxmlformats.org/officeDocument/2006/customXml" ds:itemID="{2D17DBF8-11D8-4AC4-AC63-DE992437B50B}"/>
</file>

<file path=customXml/itemProps4.xml><?xml version="1.0" encoding="utf-8"?>
<ds:datastoreItem xmlns:ds="http://schemas.openxmlformats.org/officeDocument/2006/customXml" ds:itemID="{7654AEEB-2BFE-4F07-A649-E199FF661B0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Kasprzyk Beata</cp:lastModifiedBy>
  <cp:revision>6</cp:revision>
  <cp:lastPrinted>2017-05-11T00:05:00Z</cp:lastPrinted>
  <dcterms:created xsi:type="dcterms:W3CDTF">2020-12-09T21:10:00Z</dcterms:created>
  <dcterms:modified xsi:type="dcterms:W3CDTF">2020-12-14T08:31:00Z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