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7A652C" w:rsidR="007A652C" w:rsidP="007A652C" w:rsidRDefault="007A652C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A652C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D947B3" w:rsidR="008C469C" w:rsidP="008C469C" w:rsidRDefault="008C469C" w14:paraId="703FFBFE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947B3">
        <w:rPr>
          <w:rFonts w:ascii="Corbel" w:hAnsi="Corbel"/>
          <w:b/>
          <w:smallCaps/>
          <w:sz w:val="24"/>
          <w:szCs w:val="24"/>
        </w:rPr>
        <w:t xml:space="preserve">Year of Study </w:t>
      </w:r>
      <w:r>
        <w:rPr>
          <w:rFonts w:ascii="Corbel" w:hAnsi="Corbel"/>
          <w:smallCaps/>
          <w:sz w:val="24"/>
          <w:szCs w:val="24"/>
        </w:rPr>
        <w:t>2020-2022</w:t>
      </w:r>
      <w:r w:rsidRPr="00D947B3">
        <w:rPr>
          <w:rFonts w:ascii="Corbel" w:hAnsi="Corbel"/>
          <w:b/>
          <w:smallCaps/>
          <w:sz w:val="24"/>
          <w:szCs w:val="24"/>
        </w:rPr>
        <w:t xml:space="preserve"> </w:t>
      </w:r>
    </w:p>
    <w:p xmlns:wp14="http://schemas.microsoft.com/office/word/2010/wordml" w:rsidRPr="007A652C" w:rsidR="0085747A" w:rsidP="00B819C8" w:rsidRDefault="0085747A" w14:paraId="672A6659" wp14:textId="77777777">
      <w:pPr>
        <w:spacing w:after="0" w:line="240" w:lineRule="auto"/>
        <w:rPr>
          <w:rFonts w:ascii="Corbel" w:hAnsi="Corbel"/>
          <w:sz w:val="20"/>
          <w:szCs w:val="20"/>
        </w:rPr>
      </w:pPr>
    </w:p>
    <w:p xmlns:wp14="http://schemas.microsoft.com/office/word/2010/wordml" w:rsidRPr="007A652C" w:rsidR="0085747A" w:rsidP="004242D1" w:rsidRDefault="00D85F62" w14:paraId="1EE39B12" wp14:textId="77777777">
      <w:pPr>
        <w:pStyle w:val="Punktygwne"/>
        <w:numPr>
          <w:ilvl w:val="1"/>
          <w:numId w:val="4"/>
        </w:numPr>
        <w:spacing w:before="0" w:after="120"/>
        <w:ind w:left="1077"/>
        <w:rPr>
          <w:rFonts w:ascii="Corbel" w:hAnsi="Corbel"/>
          <w:color w:val="0070C0"/>
        </w:rPr>
      </w:pPr>
      <w:r w:rsidRPr="007A652C">
        <w:rPr>
          <w:rFonts w:ascii="Corbel" w:hAnsi="Corbel"/>
        </w:rPr>
        <w:t>Course De</w:t>
      </w:r>
      <w:r w:rsidRPr="007A652C" w:rsidR="0042775D">
        <w:rPr>
          <w:rFonts w:ascii="Corbel" w:hAnsi="Corbel"/>
        </w:rPr>
        <w:t>s</w:t>
      </w:r>
      <w:r w:rsidRPr="007A652C">
        <w:rPr>
          <w:rFonts w:ascii="Corbel" w:hAnsi="Corbel"/>
        </w:rPr>
        <w:t>cription – General Information</w:t>
      </w:r>
    </w:p>
    <w:tbl>
      <w:tblPr>
        <w:tblW w:w="966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6804"/>
      </w:tblGrid>
      <w:tr xmlns:wp14="http://schemas.microsoft.com/office/word/2010/wordml" w:rsidRPr="007A652C" w:rsidR="0085747A" w:rsidTr="00100E0A" w14:paraId="2D0B19A7" wp14:textId="77777777">
        <w:tc>
          <w:tcPr>
            <w:tcW w:w="2864" w:type="dxa"/>
            <w:vAlign w:val="center"/>
          </w:tcPr>
          <w:p w:rsidRPr="007A652C" w:rsidR="0085747A" w:rsidP="00B819C8" w:rsidRDefault="009B1FA2" w14:paraId="186DB3E9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7A652C">
              <w:rPr>
                <w:rFonts w:ascii="Corbel" w:hAnsi="Corbel"/>
                <w:sz w:val="22"/>
                <w:szCs w:val="22"/>
              </w:rPr>
              <w:t xml:space="preserve">COURSE </w:t>
            </w:r>
            <w:r w:rsidRPr="007A652C" w:rsidR="00FA6BD0">
              <w:rPr>
                <w:rFonts w:ascii="Corbel" w:hAnsi="Corbel"/>
                <w:sz w:val="22"/>
                <w:szCs w:val="22"/>
              </w:rPr>
              <w:t>NAME</w:t>
            </w:r>
          </w:p>
        </w:tc>
        <w:tc>
          <w:tcPr>
            <w:tcW w:w="6804" w:type="dxa"/>
            <w:vAlign w:val="center"/>
          </w:tcPr>
          <w:p w:rsidRPr="007A652C" w:rsidR="0085747A" w:rsidP="00B819C8" w:rsidRDefault="00D94C03" w14:paraId="510266C2" wp14:textId="77777777">
            <w:pPr>
              <w:pStyle w:val="Odpowiedzi"/>
              <w:rPr>
                <w:rFonts w:ascii="Corbel" w:hAnsi="Corbel"/>
                <w:sz w:val="22"/>
              </w:rPr>
            </w:pPr>
            <w:r w:rsidRPr="007A652C">
              <w:rPr>
                <w:rFonts w:ascii="Corbel" w:hAnsi="Corbel"/>
                <w:sz w:val="22"/>
              </w:rPr>
              <w:t>Strategic Game</w:t>
            </w:r>
            <w:r w:rsidRPr="007A652C" w:rsidR="00CB590F">
              <w:rPr>
                <w:rFonts w:ascii="Corbel" w:hAnsi="Corbel"/>
                <w:sz w:val="22"/>
              </w:rPr>
              <w:t>s</w:t>
            </w:r>
          </w:p>
        </w:tc>
      </w:tr>
      <w:tr xmlns:wp14="http://schemas.microsoft.com/office/word/2010/wordml" w:rsidRPr="007A652C" w:rsidR="0085747A" w:rsidTr="00100E0A" w14:paraId="48F42361" wp14:textId="77777777">
        <w:tc>
          <w:tcPr>
            <w:tcW w:w="2864" w:type="dxa"/>
            <w:vAlign w:val="center"/>
          </w:tcPr>
          <w:p w:rsidRPr="007A652C" w:rsidR="0085747A" w:rsidP="00FF5AF7" w:rsidRDefault="00FF5AF7" w14:paraId="2DFBA165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7A652C">
              <w:rPr>
                <w:rFonts w:ascii="Corbel" w:hAnsi="Corbel"/>
                <w:sz w:val="22"/>
                <w:szCs w:val="22"/>
              </w:rPr>
              <w:t>COURSE CODE</w:t>
            </w:r>
          </w:p>
        </w:tc>
        <w:tc>
          <w:tcPr>
            <w:tcW w:w="6804" w:type="dxa"/>
            <w:vAlign w:val="center"/>
          </w:tcPr>
          <w:p w:rsidRPr="007A652C" w:rsidR="0085747A" w:rsidP="00CB590F" w:rsidRDefault="00F8575C" w14:paraId="657C9AC1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A652C">
              <w:rPr>
                <w:rFonts w:ascii="Corbel" w:hAnsi="Corbel"/>
                <w:b w:val="0"/>
                <w:color w:val="auto"/>
                <w:sz w:val="22"/>
              </w:rPr>
              <w:t>E/</w:t>
            </w:r>
            <w:r w:rsidRPr="007A652C" w:rsidR="00CB590F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7A652C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7A652C" w:rsidR="006710DA">
              <w:rPr>
                <w:rFonts w:ascii="Corbel" w:hAnsi="Corbel"/>
                <w:b w:val="0"/>
                <w:color w:val="auto"/>
                <w:sz w:val="22"/>
              </w:rPr>
              <w:t>E</w:t>
            </w:r>
            <w:r w:rsidRPr="007A652C">
              <w:rPr>
                <w:rFonts w:ascii="Corbel" w:hAnsi="Corbel"/>
                <w:b w:val="0"/>
                <w:color w:val="auto"/>
                <w:sz w:val="22"/>
              </w:rPr>
              <w:t>/C-</w:t>
            </w:r>
            <w:r w:rsidRPr="007A652C" w:rsidR="00CB590F">
              <w:rPr>
                <w:rFonts w:ascii="Corbel" w:hAnsi="Corbel"/>
                <w:b w:val="0"/>
                <w:color w:val="auto"/>
                <w:sz w:val="22"/>
              </w:rPr>
              <w:t>1.4</w:t>
            </w:r>
            <w:r w:rsidRPr="007A652C" w:rsidR="00133494">
              <w:rPr>
                <w:rFonts w:ascii="Corbel" w:hAnsi="Corbel"/>
                <w:b w:val="0"/>
                <w:color w:val="auto"/>
                <w:sz w:val="22"/>
              </w:rPr>
              <w:t>a</w:t>
            </w:r>
          </w:p>
        </w:tc>
      </w:tr>
      <w:tr xmlns:wp14="http://schemas.microsoft.com/office/word/2010/wordml" w:rsidRPr="007A652C" w:rsidR="0085747A" w:rsidTr="00100E0A" w14:paraId="157EBD80" wp14:textId="77777777">
        <w:tc>
          <w:tcPr>
            <w:tcW w:w="2864" w:type="dxa"/>
            <w:vAlign w:val="center"/>
          </w:tcPr>
          <w:p w:rsidRPr="007A652C" w:rsidR="0085747A" w:rsidP="00B819C8" w:rsidRDefault="009B1FA2" w14:paraId="6A7C4CC1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7A652C">
              <w:rPr>
                <w:rFonts w:ascii="Corbel" w:hAnsi="Corbel"/>
                <w:sz w:val="22"/>
                <w:szCs w:val="22"/>
              </w:rPr>
              <w:t>FACULTY</w:t>
            </w:r>
          </w:p>
        </w:tc>
        <w:tc>
          <w:tcPr>
            <w:tcW w:w="6804" w:type="dxa"/>
            <w:vAlign w:val="center"/>
          </w:tcPr>
          <w:p w:rsidRPr="007A652C" w:rsidR="0085747A" w:rsidP="00B819C8" w:rsidRDefault="009778D3" w14:paraId="1C310E96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color w:val="auto"/>
                <w:sz w:val="22"/>
                <w:lang w:val="en-US"/>
              </w:rPr>
              <w:t>Economics</w:t>
            </w:r>
          </w:p>
        </w:tc>
      </w:tr>
      <w:tr xmlns:wp14="http://schemas.microsoft.com/office/word/2010/wordml" w:rsidRPr="007A652C" w:rsidR="008C469C" w:rsidTr="00100E0A" w14:paraId="0E84CF4E" wp14:textId="77777777">
        <w:tc>
          <w:tcPr>
            <w:tcW w:w="2864" w:type="dxa"/>
            <w:vAlign w:val="center"/>
          </w:tcPr>
          <w:p w:rsidRPr="001A40A5" w:rsidR="008C469C" w:rsidP="008C469C" w:rsidRDefault="008C469C" w14:paraId="42F669A0" wp14:textId="77777777">
            <w:pPr>
              <w:pStyle w:val="Pytania"/>
              <w:jc w:val="left"/>
              <w:rPr>
                <w:rFonts w:ascii="inherit" w:hAnsi="inherit" w:cs="Courier New"/>
                <w:color w:val="202124"/>
                <w:sz w:val="42"/>
                <w:szCs w:val="42"/>
              </w:rPr>
            </w:pPr>
            <w:r w:rsidRPr="001A40A5">
              <w:rPr>
                <w:rFonts w:ascii="Corbel" w:hAnsi="Corbel"/>
                <w:sz w:val="22"/>
                <w:szCs w:val="22"/>
              </w:rPr>
              <w:t>COLLEGE</w:t>
            </w:r>
          </w:p>
        </w:tc>
        <w:tc>
          <w:tcPr>
            <w:tcW w:w="6804" w:type="dxa"/>
            <w:vAlign w:val="center"/>
          </w:tcPr>
          <w:p w:rsidRPr="003650C0" w:rsidR="008C469C" w:rsidP="008C469C" w:rsidRDefault="008C469C" w14:paraId="2450792B" wp14:textId="77777777">
            <w:pPr>
              <w:pStyle w:val="Pytania"/>
              <w:jc w:val="left"/>
              <w:rPr>
                <w:rFonts w:ascii="Corbel" w:hAnsi="Corbel"/>
                <w:b/>
                <w:sz w:val="22"/>
              </w:rPr>
            </w:pPr>
            <w:r w:rsidRPr="001A40A5">
              <w:rPr>
                <w:rFonts w:ascii="Corbel" w:hAnsi="Corbel"/>
                <w:sz w:val="22"/>
                <w:szCs w:val="22"/>
              </w:rPr>
              <w:t>College of Social Sciences</w:t>
            </w:r>
          </w:p>
        </w:tc>
      </w:tr>
      <w:tr xmlns:wp14="http://schemas.microsoft.com/office/word/2010/wordml" w:rsidRPr="00803344" w:rsidR="008C469C" w:rsidTr="00100E0A" w14:paraId="213579D3" wp14:textId="77777777">
        <w:tc>
          <w:tcPr>
            <w:tcW w:w="2864" w:type="dxa"/>
            <w:vAlign w:val="center"/>
          </w:tcPr>
          <w:p w:rsidRPr="003650C0" w:rsidR="008C469C" w:rsidP="008C469C" w:rsidRDefault="008C469C" w14:paraId="628CB9D4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INSTITUTE</w:t>
            </w:r>
          </w:p>
        </w:tc>
        <w:tc>
          <w:tcPr>
            <w:tcW w:w="6804" w:type="dxa"/>
            <w:vAlign w:val="center"/>
          </w:tcPr>
          <w:p w:rsidRPr="000B72D0" w:rsidR="008C469C" w:rsidP="008C469C" w:rsidRDefault="008C469C" w14:paraId="65F82F02" wp14:textId="77777777">
            <w:pPr>
              <w:pStyle w:val="Odpowiedzi"/>
              <w:rPr>
                <w:rFonts w:ascii="Corbel" w:hAnsi="Corbel"/>
                <w:b w:val="0"/>
                <w:sz w:val="22"/>
                <w:lang w:val="en-GB"/>
              </w:rPr>
            </w:pPr>
            <w:r w:rsidRPr="000B72D0">
              <w:rPr>
                <w:rFonts w:ascii="Corbel" w:hAnsi="Corbel"/>
                <w:b w:val="0"/>
                <w:sz w:val="22"/>
                <w:lang w:val="en-GB"/>
              </w:rPr>
              <w:t>Institute of Economics and Finance</w:t>
            </w:r>
          </w:p>
        </w:tc>
      </w:tr>
      <w:tr xmlns:wp14="http://schemas.microsoft.com/office/word/2010/wordml" w:rsidRPr="007A652C" w:rsidR="0085747A" w:rsidTr="00100E0A" w14:paraId="6F31F831" wp14:textId="77777777">
        <w:tc>
          <w:tcPr>
            <w:tcW w:w="2864" w:type="dxa"/>
            <w:vAlign w:val="center"/>
          </w:tcPr>
          <w:p w:rsidRPr="007A652C" w:rsidR="0085747A" w:rsidP="00B819C8" w:rsidRDefault="00FF5AF7" w14:paraId="391DDFA4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  <w:lang w:val="en-GB"/>
              </w:rPr>
            </w:pPr>
            <w:r w:rsidRPr="007A652C">
              <w:rPr>
                <w:rFonts w:ascii="Corbel" w:hAnsi="Corbel"/>
                <w:sz w:val="22"/>
                <w:szCs w:val="22"/>
                <w:lang w:val="en-GB"/>
              </w:rPr>
              <w:t>QUALIFICATION LEVEL</w:t>
            </w:r>
          </w:p>
        </w:tc>
        <w:tc>
          <w:tcPr>
            <w:tcW w:w="6804" w:type="dxa"/>
            <w:vAlign w:val="center"/>
          </w:tcPr>
          <w:p w:rsidRPr="007A652C" w:rsidR="0085747A" w:rsidP="00B819C8" w:rsidRDefault="0057116D" w14:paraId="7DEC8393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GB"/>
              </w:rPr>
            </w:pPr>
            <w:r w:rsidRPr="007A652C">
              <w:rPr>
                <w:rFonts w:ascii="Corbel" w:hAnsi="Corbel"/>
                <w:b w:val="0"/>
                <w:color w:val="auto"/>
                <w:sz w:val="22"/>
                <w:lang w:val="en-GB"/>
              </w:rPr>
              <w:t>Master's degree</w:t>
            </w:r>
          </w:p>
        </w:tc>
      </w:tr>
      <w:tr xmlns:wp14="http://schemas.microsoft.com/office/word/2010/wordml" w:rsidRPr="007A652C" w:rsidR="0085747A" w:rsidTr="00100E0A" w14:paraId="446E83A0" wp14:textId="77777777">
        <w:tc>
          <w:tcPr>
            <w:tcW w:w="2864" w:type="dxa"/>
            <w:vAlign w:val="center"/>
          </w:tcPr>
          <w:p w:rsidRPr="007A652C" w:rsidR="0085747A" w:rsidP="00B819C8" w:rsidRDefault="009B1FA2" w14:paraId="766A5392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7A652C">
              <w:rPr>
                <w:rFonts w:ascii="Corbel" w:hAnsi="Corbel"/>
                <w:sz w:val="22"/>
                <w:szCs w:val="22"/>
                <w:lang w:val="en-GB"/>
              </w:rPr>
              <w:t>PROFI</w:t>
            </w:r>
            <w:r w:rsidRPr="007A652C">
              <w:rPr>
                <w:rFonts w:ascii="Corbel" w:hAnsi="Corbel"/>
                <w:sz w:val="22"/>
                <w:szCs w:val="22"/>
              </w:rPr>
              <w:t>LE</w:t>
            </w:r>
          </w:p>
        </w:tc>
        <w:tc>
          <w:tcPr>
            <w:tcW w:w="6804" w:type="dxa"/>
            <w:vAlign w:val="center"/>
          </w:tcPr>
          <w:p w:rsidRPr="007A652C" w:rsidR="0085747A" w:rsidP="00FB4AD1" w:rsidRDefault="00FB4AD1" w14:paraId="5762FAA3" wp14:textId="77777777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7A652C">
              <w:rPr>
                <w:rFonts w:ascii="Corbel" w:hAnsi="Corbel"/>
                <w:b w:val="0"/>
                <w:sz w:val="22"/>
              </w:rPr>
              <w:t>General academic</w:t>
            </w:r>
          </w:p>
        </w:tc>
      </w:tr>
      <w:tr xmlns:wp14="http://schemas.microsoft.com/office/word/2010/wordml" w:rsidRPr="007A652C" w:rsidR="0085747A" w:rsidTr="00100E0A" w14:paraId="7BC37880" wp14:textId="77777777">
        <w:tc>
          <w:tcPr>
            <w:tcW w:w="2864" w:type="dxa"/>
            <w:vAlign w:val="center"/>
          </w:tcPr>
          <w:p w:rsidRPr="007A652C" w:rsidR="0085747A" w:rsidP="00B819C8" w:rsidRDefault="00FF5AF7" w14:paraId="6D46D2FD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7A652C">
              <w:rPr>
                <w:rFonts w:ascii="Corbel" w:hAnsi="Corbel"/>
                <w:sz w:val="22"/>
                <w:szCs w:val="22"/>
              </w:rPr>
              <w:t>STUDY MODE</w:t>
            </w:r>
          </w:p>
        </w:tc>
        <w:tc>
          <w:tcPr>
            <w:tcW w:w="6804" w:type="dxa"/>
            <w:vAlign w:val="center"/>
          </w:tcPr>
          <w:p w:rsidRPr="007A652C" w:rsidR="0085747A" w:rsidP="00B819C8" w:rsidRDefault="00D96163" w14:paraId="2CDAB9D7" wp14:textId="77777777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7A652C">
              <w:rPr>
                <w:rFonts w:ascii="Corbel" w:hAnsi="Corbel"/>
                <w:b w:val="0"/>
                <w:sz w:val="22"/>
              </w:rPr>
              <w:t>Full-time</w:t>
            </w:r>
          </w:p>
        </w:tc>
      </w:tr>
      <w:tr xmlns:wp14="http://schemas.microsoft.com/office/word/2010/wordml" w:rsidRPr="007A652C" w:rsidR="0085747A" w:rsidTr="00100E0A" w14:paraId="26657110" wp14:textId="77777777">
        <w:tc>
          <w:tcPr>
            <w:tcW w:w="2864" w:type="dxa"/>
            <w:vAlign w:val="center"/>
          </w:tcPr>
          <w:p w:rsidRPr="007A652C" w:rsidR="0085747A" w:rsidP="00B819C8" w:rsidRDefault="00FF5AF7" w14:paraId="0E2EBB09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7A652C">
              <w:rPr>
                <w:rFonts w:ascii="Corbel" w:hAnsi="Corbel"/>
                <w:sz w:val="22"/>
                <w:szCs w:val="22"/>
              </w:rPr>
              <w:t>YEAR AND SEMESTER</w:t>
            </w:r>
          </w:p>
        </w:tc>
        <w:tc>
          <w:tcPr>
            <w:tcW w:w="6804" w:type="dxa"/>
            <w:vAlign w:val="center"/>
          </w:tcPr>
          <w:p w:rsidRPr="007A652C" w:rsidR="0085747A" w:rsidP="009778D3" w:rsidRDefault="00CB590F" w14:paraId="5AEA520A" wp14:textId="77777777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7A652C">
              <w:rPr>
                <w:rFonts w:ascii="Corbel" w:hAnsi="Corbel"/>
                <w:b w:val="0"/>
                <w:sz w:val="22"/>
              </w:rPr>
              <w:t>II</w:t>
            </w:r>
            <w:r w:rsidRPr="007A652C" w:rsidR="00CC666A">
              <w:rPr>
                <w:rFonts w:ascii="Corbel" w:hAnsi="Corbel"/>
                <w:b w:val="0"/>
                <w:sz w:val="22"/>
              </w:rPr>
              <w:t>/</w:t>
            </w:r>
            <w:r w:rsidRPr="007A652C" w:rsidR="00CC6A6B">
              <w:rPr>
                <w:rFonts w:ascii="Corbel" w:hAnsi="Corbel"/>
                <w:b w:val="0"/>
                <w:sz w:val="22"/>
              </w:rPr>
              <w:t>1</w:t>
            </w:r>
          </w:p>
        </w:tc>
      </w:tr>
      <w:tr xmlns:wp14="http://schemas.microsoft.com/office/word/2010/wordml" w:rsidRPr="007A652C" w:rsidR="0085747A" w:rsidTr="00100E0A" w14:paraId="535378BF" wp14:textId="77777777">
        <w:tc>
          <w:tcPr>
            <w:tcW w:w="2864" w:type="dxa"/>
            <w:vAlign w:val="center"/>
          </w:tcPr>
          <w:p w:rsidRPr="007A652C" w:rsidR="0085747A" w:rsidP="00B819C8" w:rsidRDefault="00FF5AF7" w14:paraId="0CEA40EE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7A652C">
              <w:rPr>
                <w:rFonts w:ascii="Corbel" w:hAnsi="Corbel"/>
                <w:sz w:val="22"/>
                <w:szCs w:val="22"/>
              </w:rPr>
              <w:t>COURSE FORMAT</w:t>
            </w:r>
          </w:p>
        </w:tc>
        <w:tc>
          <w:tcPr>
            <w:tcW w:w="6804" w:type="dxa"/>
            <w:vAlign w:val="center"/>
          </w:tcPr>
          <w:p w:rsidRPr="007A652C" w:rsidR="0085747A" w:rsidP="00B819C8" w:rsidRDefault="00CB590F" w14:paraId="7EA29CC6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GB"/>
              </w:rPr>
            </w:pPr>
            <w:r w:rsidRPr="007A652C">
              <w:rPr>
                <w:rFonts w:ascii="Corbel" w:hAnsi="Corbel"/>
                <w:b w:val="0"/>
                <w:color w:val="auto"/>
                <w:sz w:val="22"/>
                <w:lang w:val="en-GB"/>
              </w:rPr>
              <w:t>Elective specialized contents group</w:t>
            </w:r>
          </w:p>
        </w:tc>
      </w:tr>
      <w:tr xmlns:wp14="http://schemas.microsoft.com/office/word/2010/wordml" w:rsidRPr="007A652C" w:rsidR="0085747A" w:rsidTr="00100E0A" w14:paraId="021D0E94" wp14:textId="77777777">
        <w:tc>
          <w:tcPr>
            <w:tcW w:w="2864" w:type="dxa"/>
            <w:vAlign w:val="center"/>
          </w:tcPr>
          <w:p w:rsidRPr="007A652C" w:rsidR="0085747A" w:rsidP="00B819C8" w:rsidRDefault="00FF5AF7" w14:paraId="71501A66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7A652C">
              <w:rPr>
                <w:rFonts w:ascii="Corbel" w:hAnsi="Corbel"/>
                <w:sz w:val="22"/>
                <w:szCs w:val="22"/>
              </w:rPr>
              <w:t>COURSE COORDINATOR</w:t>
            </w:r>
          </w:p>
        </w:tc>
        <w:tc>
          <w:tcPr>
            <w:tcW w:w="6804" w:type="dxa"/>
            <w:vAlign w:val="center"/>
          </w:tcPr>
          <w:p w:rsidRPr="007A652C" w:rsidR="0085747A" w:rsidP="009778D3" w:rsidRDefault="00616BA3" w14:paraId="35AFEE91" wp14:textId="77777777">
            <w:pPr>
              <w:pStyle w:val="Odpowiedzi"/>
              <w:rPr>
                <w:rFonts w:ascii="Corbel" w:hAnsi="Corbel"/>
                <w:b w:val="0"/>
                <w:sz w:val="22"/>
              </w:rPr>
            </w:pPr>
            <w:r w:rsidRPr="007A652C">
              <w:rPr>
                <w:rFonts w:ascii="Corbel" w:hAnsi="Corbel"/>
                <w:b w:val="0"/>
                <w:sz w:val="22"/>
              </w:rPr>
              <w:t>Colin Hales</w:t>
            </w:r>
            <w:r w:rsidRPr="007A652C" w:rsidR="009778D3">
              <w:rPr>
                <w:rFonts w:ascii="Corbel" w:hAnsi="Corbel"/>
                <w:b w:val="0"/>
                <w:sz w:val="22"/>
              </w:rPr>
              <w:t>,</w:t>
            </w:r>
            <w:r w:rsidRPr="007A652C" w:rsidR="00CC666A">
              <w:rPr>
                <w:rFonts w:ascii="Corbel" w:hAnsi="Corbel"/>
                <w:b w:val="0"/>
                <w:sz w:val="22"/>
              </w:rPr>
              <w:t xml:space="preserve"> Ph</w:t>
            </w:r>
            <w:r w:rsidRPr="007A652C" w:rsidR="00CB590F">
              <w:rPr>
                <w:rFonts w:ascii="Corbel" w:hAnsi="Corbel"/>
                <w:b w:val="0"/>
                <w:sz w:val="22"/>
              </w:rPr>
              <w:t>.</w:t>
            </w:r>
            <w:r w:rsidRPr="007A652C" w:rsidR="00CC666A">
              <w:rPr>
                <w:rFonts w:ascii="Corbel" w:hAnsi="Corbel"/>
                <w:b w:val="0"/>
                <w:sz w:val="22"/>
              </w:rPr>
              <w:t>D</w:t>
            </w:r>
            <w:r w:rsidRPr="007A652C" w:rsidR="00CB590F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xmlns:wp14="http://schemas.microsoft.com/office/word/2010/wordml" w:rsidRPr="007A652C" w:rsidR="0085747A" w:rsidTr="00100E0A" w14:paraId="25D24636" wp14:textId="77777777">
        <w:tc>
          <w:tcPr>
            <w:tcW w:w="2864" w:type="dxa"/>
            <w:vAlign w:val="center"/>
          </w:tcPr>
          <w:p w:rsidRPr="007A652C" w:rsidR="0085747A" w:rsidP="009B1FA2" w:rsidRDefault="00FF5AF7" w14:paraId="24F8B3D3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7A652C">
              <w:rPr>
                <w:rFonts w:ascii="Corbel" w:hAnsi="Corbel"/>
                <w:sz w:val="22"/>
                <w:szCs w:val="22"/>
              </w:rPr>
              <w:t xml:space="preserve">COURSE </w:t>
            </w:r>
            <w:r w:rsidRPr="007A652C" w:rsidR="009B1FA2">
              <w:rPr>
                <w:rFonts w:ascii="Corbel" w:hAnsi="Corbel"/>
                <w:sz w:val="22"/>
                <w:szCs w:val="22"/>
              </w:rPr>
              <w:t>INSTRUCTOR</w:t>
            </w:r>
            <w:r w:rsidRPr="007A652C" w:rsidR="00FA6BD0">
              <w:rPr>
                <w:rFonts w:ascii="Corbel" w:hAnsi="Corbel"/>
                <w:sz w:val="22"/>
                <w:szCs w:val="22"/>
              </w:rPr>
              <w:t>(S)</w:t>
            </w:r>
          </w:p>
        </w:tc>
        <w:tc>
          <w:tcPr>
            <w:tcW w:w="6804" w:type="dxa"/>
            <w:vAlign w:val="center"/>
          </w:tcPr>
          <w:p w:rsidRPr="007A652C" w:rsidR="0085747A" w:rsidP="009778D3" w:rsidRDefault="00616BA3" w14:paraId="0D96BDFE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A652C">
              <w:rPr>
                <w:rFonts w:ascii="Corbel" w:hAnsi="Corbel"/>
                <w:b w:val="0"/>
                <w:sz w:val="22"/>
              </w:rPr>
              <w:t>Colin Hales</w:t>
            </w:r>
            <w:r w:rsidRPr="007A652C" w:rsidR="009778D3">
              <w:rPr>
                <w:rFonts w:ascii="Corbel" w:hAnsi="Corbel"/>
                <w:b w:val="0"/>
                <w:color w:val="auto"/>
                <w:sz w:val="22"/>
              </w:rPr>
              <w:t xml:space="preserve">, </w:t>
            </w:r>
            <w:r w:rsidRPr="007A652C" w:rsidR="00CC666A">
              <w:rPr>
                <w:rFonts w:ascii="Corbel" w:hAnsi="Corbel"/>
                <w:b w:val="0"/>
                <w:color w:val="auto"/>
                <w:sz w:val="22"/>
              </w:rPr>
              <w:t>Ph</w:t>
            </w:r>
            <w:r w:rsidRPr="007A652C" w:rsidR="00CB590F">
              <w:rPr>
                <w:rFonts w:ascii="Corbel" w:hAnsi="Corbel"/>
                <w:b w:val="0"/>
                <w:color w:val="auto"/>
                <w:sz w:val="22"/>
              </w:rPr>
              <w:t>.</w:t>
            </w:r>
            <w:r w:rsidRPr="007A652C" w:rsidR="00CC666A">
              <w:rPr>
                <w:rFonts w:ascii="Corbel" w:hAnsi="Corbel"/>
                <w:b w:val="0"/>
                <w:color w:val="auto"/>
                <w:sz w:val="22"/>
              </w:rPr>
              <w:t>D</w:t>
            </w:r>
            <w:r w:rsidRPr="007A652C" w:rsidR="00CB590F">
              <w:rPr>
                <w:rFonts w:ascii="Corbel" w:hAnsi="Corbel"/>
                <w:b w:val="0"/>
                <w:color w:val="auto"/>
                <w:sz w:val="22"/>
              </w:rPr>
              <w:t>.</w:t>
            </w:r>
          </w:p>
        </w:tc>
      </w:tr>
      <w:tr xmlns:wp14="http://schemas.microsoft.com/office/word/2010/wordml" w:rsidRPr="007A652C" w:rsidR="005669C0" w:rsidTr="00100E0A" w14:paraId="692F3AF7" wp14:textId="77777777">
        <w:tc>
          <w:tcPr>
            <w:tcW w:w="2864" w:type="dxa"/>
            <w:vAlign w:val="center"/>
          </w:tcPr>
          <w:p w:rsidRPr="007A652C" w:rsidR="005669C0" w:rsidP="009B1FA2" w:rsidRDefault="005669C0" w14:paraId="7E8D1265" wp14:textId="77777777">
            <w:pPr>
              <w:pStyle w:val="Pytania"/>
              <w:jc w:val="left"/>
              <w:rPr>
                <w:rFonts w:ascii="Corbel" w:hAnsi="Corbel"/>
                <w:sz w:val="22"/>
                <w:szCs w:val="22"/>
              </w:rPr>
            </w:pPr>
            <w:r w:rsidRPr="007A652C">
              <w:rPr>
                <w:rFonts w:ascii="Corbel" w:hAnsi="Corbel"/>
                <w:sz w:val="22"/>
                <w:szCs w:val="22"/>
              </w:rPr>
              <w:t>LANGUAGE OF INSTRUCTION</w:t>
            </w:r>
          </w:p>
        </w:tc>
        <w:tc>
          <w:tcPr>
            <w:tcW w:w="6804" w:type="dxa"/>
            <w:vAlign w:val="center"/>
          </w:tcPr>
          <w:p w:rsidRPr="007A652C" w:rsidR="005669C0" w:rsidP="00B819C8" w:rsidRDefault="00D85F62" w14:paraId="0A6CB2C4" wp14:textId="77777777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7A652C">
              <w:rPr>
                <w:rFonts w:ascii="Corbel" w:hAnsi="Corbel"/>
                <w:b w:val="0"/>
                <w:color w:val="auto"/>
                <w:sz w:val="22"/>
              </w:rPr>
              <w:t>English</w:t>
            </w:r>
          </w:p>
        </w:tc>
      </w:tr>
    </w:tbl>
    <w:p xmlns:wp14="http://schemas.microsoft.com/office/word/2010/wordml" w:rsidRPr="007A652C" w:rsidR="0085747A" w:rsidP="00B819C8" w:rsidRDefault="0085747A" w14:paraId="0A37501D" wp14:textId="77777777">
      <w:pPr>
        <w:pStyle w:val="Podpunkty"/>
        <w:ind w:left="0"/>
        <w:rPr>
          <w:rFonts w:ascii="Corbel" w:hAnsi="Corbel"/>
        </w:rPr>
      </w:pPr>
    </w:p>
    <w:p xmlns:wp14="http://schemas.microsoft.com/office/word/2010/wordml" w:rsidRPr="007A652C" w:rsidR="0085747A" w:rsidP="000E5AD1" w:rsidRDefault="0085747A" w14:paraId="3C16F070" wp14:textId="77777777">
      <w:pPr>
        <w:pStyle w:val="Podpunkty"/>
        <w:spacing w:after="120"/>
        <w:ind w:left="0"/>
        <w:rPr>
          <w:rFonts w:ascii="Corbel" w:hAnsi="Corbel"/>
          <w:lang w:val="en-US"/>
        </w:rPr>
      </w:pPr>
      <w:r w:rsidRPr="007A652C">
        <w:rPr>
          <w:rFonts w:ascii="Corbel" w:hAnsi="Corbel"/>
          <w:lang w:val="en-US"/>
        </w:rPr>
        <w:t>1.2.</w:t>
      </w:r>
      <w:r w:rsidRPr="007A652C" w:rsidR="00A205F3">
        <w:rPr>
          <w:rFonts w:ascii="Corbel" w:hAnsi="Corbel"/>
          <w:lang w:val="en-US"/>
        </w:rPr>
        <w:t xml:space="preserve"> </w:t>
      </w:r>
      <w:r w:rsidRPr="007A652C" w:rsidR="00A205F3">
        <w:rPr>
          <w:rFonts w:ascii="Corbel" w:hAnsi="Corbel" w:eastAsia="Calibri"/>
          <w:szCs w:val="22"/>
          <w:lang w:val="en-US" w:eastAsia="en-US"/>
        </w:rPr>
        <w:t xml:space="preserve">Course </w:t>
      </w:r>
      <w:r w:rsidRPr="007A652C" w:rsidR="00D17ABC">
        <w:rPr>
          <w:rFonts w:ascii="Corbel" w:hAnsi="Corbel" w:eastAsia="Calibri"/>
          <w:szCs w:val="22"/>
          <w:lang w:val="en-US" w:eastAsia="en-US"/>
        </w:rPr>
        <w:t>organization</w:t>
      </w:r>
      <w:r w:rsidRPr="007A652C" w:rsidR="00A205F3">
        <w:rPr>
          <w:rFonts w:ascii="Corbel" w:hAnsi="Corbel" w:eastAsia="Calibri"/>
          <w:szCs w:val="22"/>
          <w:lang w:val="en-US" w:eastAsia="en-US"/>
        </w:rPr>
        <w:t xml:space="preserve"> –</w:t>
      </w:r>
      <w:r w:rsidRPr="007A652C" w:rsidR="00CC666A">
        <w:rPr>
          <w:rFonts w:ascii="Corbel" w:hAnsi="Corbel" w:eastAsia="Calibri"/>
          <w:szCs w:val="22"/>
          <w:lang w:val="en-US" w:eastAsia="en-US"/>
        </w:rPr>
        <w:t xml:space="preserve"> </w:t>
      </w:r>
      <w:r w:rsidRPr="007A652C" w:rsidR="00A205F3">
        <w:rPr>
          <w:rFonts w:ascii="Corbel" w:hAnsi="Corbel" w:eastAsia="Calibri"/>
          <w:szCs w:val="22"/>
          <w:lang w:val="en-US" w:eastAsia="en-US"/>
        </w:rPr>
        <w:t>learning format and number of  hours, ECTS.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1"/>
        <w:gridCol w:w="930"/>
        <w:gridCol w:w="922"/>
        <w:gridCol w:w="838"/>
        <w:gridCol w:w="978"/>
        <w:gridCol w:w="832"/>
        <w:gridCol w:w="990"/>
        <w:gridCol w:w="1501"/>
        <w:gridCol w:w="1841"/>
      </w:tblGrid>
      <w:tr xmlns:wp14="http://schemas.microsoft.com/office/word/2010/wordml" w:rsidRPr="007A652C" w:rsidR="0085747A" w:rsidTr="3280B6E4" w14:paraId="657D438D" wp14:textId="77777777"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A652C" w:rsidR="0085747A" w:rsidRDefault="00A205F3" w14:paraId="42A3A7E0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7A652C">
              <w:rPr>
                <w:rFonts w:ascii="Corbel" w:hAnsi="Corbel"/>
                <w:sz w:val="22"/>
              </w:rPr>
              <w:t>Lecture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A652C" w:rsidR="0085747A" w:rsidRDefault="00CE7E9D" w14:paraId="0236C961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7A652C">
              <w:rPr>
                <w:rFonts w:ascii="Corbel" w:hAnsi="Corbel"/>
                <w:sz w:val="22"/>
              </w:rPr>
              <w:t>Tutorial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A652C" w:rsidR="0085747A" w:rsidRDefault="00CE7E9D" w14:paraId="445D9CBE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7A652C">
              <w:rPr>
                <w:rFonts w:ascii="Corbel" w:hAnsi="Corbel"/>
                <w:sz w:val="22"/>
              </w:rPr>
              <w:t>Conver.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A652C" w:rsidR="0085747A" w:rsidRDefault="0085747A" w14:paraId="0AB6E05A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7A652C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A652C" w:rsidR="0085747A" w:rsidRDefault="00A205F3" w14:paraId="7D867FF3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7A652C">
              <w:rPr>
                <w:rFonts w:ascii="Corbel" w:hAnsi="Corbel"/>
                <w:sz w:val="22"/>
              </w:rPr>
              <w:t>Seminar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A652C" w:rsidR="0085747A" w:rsidRDefault="0085747A" w14:paraId="63A8E3D2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7A652C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A652C" w:rsidR="0085747A" w:rsidRDefault="00A205F3" w14:paraId="7104F68D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7A652C">
              <w:rPr>
                <w:rFonts w:ascii="Corbel" w:hAnsi="Corbel"/>
                <w:sz w:val="22"/>
              </w:rPr>
              <w:t>Practice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A652C" w:rsidR="0085747A" w:rsidP="009B1FA2" w:rsidRDefault="00A205F3" w14:paraId="33CB9105" wp14:textId="77777777">
            <w:pPr>
              <w:pStyle w:val="Nagwkitablic"/>
              <w:rPr>
                <w:rFonts w:ascii="Corbel" w:hAnsi="Corbel"/>
                <w:sz w:val="22"/>
              </w:rPr>
            </w:pPr>
            <w:r w:rsidRPr="007A652C">
              <w:rPr>
                <w:rFonts w:ascii="Corbel" w:hAnsi="Corbel"/>
                <w:sz w:val="22"/>
              </w:rPr>
              <w:t>Other</w:t>
            </w:r>
            <w:r w:rsidRPr="007A652C" w:rsidR="009B1FA2">
              <w:rPr>
                <w:rFonts w:ascii="Corbel" w:hAnsi="Corbel"/>
                <w:sz w:val="22"/>
              </w:rPr>
              <w:t xml:space="preserve"> (spec.)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7A652C" w:rsidR="0085747A" w:rsidP="000E5AD1" w:rsidRDefault="0085747A" w14:paraId="6881EC6F" wp14:textId="77777777">
            <w:pPr>
              <w:pStyle w:val="Nagwkitablic"/>
              <w:rPr>
                <w:rFonts w:ascii="Corbel" w:hAnsi="Corbel"/>
                <w:b/>
                <w:sz w:val="22"/>
              </w:rPr>
            </w:pPr>
            <w:r w:rsidRPr="007A652C">
              <w:rPr>
                <w:rFonts w:ascii="Corbel" w:hAnsi="Corbel"/>
                <w:b/>
                <w:sz w:val="22"/>
              </w:rPr>
              <w:t>ECTS</w:t>
            </w:r>
            <w:r w:rsidRPr="007A652C" w:rsidR="00A205F3">
              <w:rPr>
                <w:rFonts w:ascii="Corbel" w:hAnsi="Corbel"/>
                <w:b/>
                <w:sz w:val="22"/>
              </w:rPr>
              <w:t xml:space="preserve"> </w:t>
            </w:r>
            <w:r w:rsidRPr="007A652C" w:rsidR="000E5AD1">
              <w:rPr>
                <w:rFonts w:ascii="Corbel" w:hAnsi="Corbel"/>
                <w:b/>
                <w:sz w:val="22"/>
              </w:rPr>
              <w:t xml:space="preserve">credit </w:t>
            </w:r>
            <w:r w:rsidRPr="007A652C" w:rsidR="00A205F3">
              <w:rPr>
                <w:rFonts w:ascii="Corbel" w:hAnsi="Corbel"/>
                <w:b/>
                <w:sz w:val="22"/>
              </w:rPr>
              <w:t>p</w:t>
            </w:r>
            <w:r w:rsidRPr="007A652C" w:rsidR="000E5AD1">
              <w:rPr>
                <w:rFonts w:ascii="Corbel" w:hAnsi="Corbel"/>
                <w:b/>
                <w:sz w:val="22"/>
              </w:rPr>
              <w:t>t</w:t>
            </w:r>
            <w:r w:rsidRPr="007A652C" w:rsidR="00A205F3">
              <w:rPr>
                <w:rFonts w:ascii="Corbel" w:hAnsi="Corbel"/>
                <w:b/>
                <w:sz w:val="22"/>
              </w:rPr>
              <w:t>s</w:t>
            </w:r>
            <w:r w:rsidRPr="007A652C" w:rsidR="000E5AD1">
              <w:rPr>
                <w:rFonts w:ascii="Corbel" w:hAnsi="Corbel"/>
                <w:b/>
                <w:sz w:val="22"/>
              </w:rPr>
              <w:t>.</w:t>
            </w:r>
          </w:p>
        </w:tc>
      </w:tr>
      <w:tr xmlns:wp14="http://schemas.microsoft.com/office/word/2010/wordml" w:rsidRPr="007A652C" w:rsidR="0085747A" w:rsidTr="3280B6E4" w14:paraId="65BA75C7" wp14:textId="77777777">
        <w:trPr>
          <w:trHeight w:val="224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A652C" w:rsidR="0085747A" w:rsidP="00DA2114" w:rsidRDefault="0085747A" w14:paraId="5DAB6C7B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A652C" w:rsidR="0085747A" w:rsidP="00DA2114" w:rsidRDefault="0085747A" w14:paraId="02EB378F" wp14:textId="3B4E4CDB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3280B6E4" w:rsidR="78D78A35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A652C" w:rsidR="0085747A" w:rsidP="00DA2114" w:rsidRDefault="0085747A" w14:paraId="6A05A809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A652C" w:rsidR="0085747A" w:rsidP="00DA2114" w:rsidRDefault="00CB590F" w14:paraId="219897CE" wp14:textId="770D90E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A652C" w:rsidR="00DA2114" w:rsidP="00D352C9" w:rsidRDefault="00DA2114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A652C" w:rsidR="0085747A" w:rsidP="00DA2114" w:rsidRDefault="0085747A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A652C" w:rsidR="0085747A" w:rsidP="00DA2114" w:rsidRDefault="0085747A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A652C" w:rsidR="0085747A" w:rsidP="00DA2114" w:rsidRDefault="0085747A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A652C" w:rsidR="0085747A" w:rsidP="00D352C9" w:rsidRDefault="00CC666A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7A652C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xmlns:wp14="http://schemas.microsoft.com/office/word/2010/wordml" w:rsidRPr="007A652C" w:rsidR="0085747A" w:rsidP="00B819C8" w:rsidRDefault="0085747A" w14:paraId="0E27B00A" wp14:textId="77777777">
      <w:pPr>
        <w:pStyle w:val="Podpunkty"/>
        <w:rPr>
          <w:rFonts w:ascii="Corbel" w:hAnsi="Corbel"/>
          <w:sz w:val="16"/>
          <w:szCs w:val="22"/>
          <w:lang w:eastAsia="en-US"/>
        </w:rPr>
      </w:pPr>
    </w:p>
    <w:p xmlns:wp14="http://schemas.microsoft.com/office/word/2010/wordml" w:rsidRPr="007A652C" w:rsidR="0085747A" w:rsidP="00B819C8" w:rsidRDefault="0085747A" w14:paraId="60061E4C" wp14:textId="77777777">
      <w:pPr>
        <w:pStyle w:val="Punktygwne"/>
        <w:spacing w:before="0" w:after="0"/>
        <w:rPr>
          <w:rFonts w:ascii="Corbel" w:hAnsi="Corbel"/>
          <w:smallCaps w:val="0"/>
          <w:sz w:val="20"/>
          <w:szCs w:val="20"/>
        </w:rPr>
      </w:pPr>
    </w:p>
    <w:p xmlns:wp14="http://schemas.microsoft.com/office/word/2010/wordml" w:rsidRPr="007A652C" w:rsidR="0085747A" w:rsidP="00B819C8" w:rsidRDefault="0085747A" w14:paraId="5717C453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7A652C">
        <w:rPr>
          <w:rFonts w:ascii="Corbel" w:hAnsi="Corbel"/>
          <w:smallCaps w:val="0"/>
          <w:sz w:val="20"/>
          <w:szCs w:val="20"/>
        </w:rPr>
        <w:t>1.</w:t>
      </w:r>
      <w:r w:rsidRPr="007A652C">
        <w:rPr>
          <w:rFonts w:ascii="Corbel" w:hAnsi="Corbel"/>
          <w:smallCaps w:val="0"/>
          <w:sz w:val="22"/>
        </w:rPr>
        <w:t xml:space="preserve">3.  </w:t>
      </w:r>
      <w:r w:rsidRPr="007A652C" w:rsidR="00CE7E9D">
        <w:rPr>
          <w:rFonts w:ascii="Corbel" w:hAnsi="Corbel"/>
          <w:smallCaps w:val="0"/>
          <w:sz w:val="22"/>
          <w:lang w:val="en-US"/>
        </w:rPr>
        <w:t>Method of teaching</w:t>
      </w:r>
    </w:p>
    <w:p xmlns:wp14="http://schemas.microsoft.com/office/word/2010/wordml" w:rsidRPr="007A652C" w:rsidR="0085747A" w:rsidP="00B819C8" w:rsidRDefault="009778D3" w14:paraId="3B7AA35C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7A652C">
        <w:rPr>
          <w:rFonts w:ascii="Corbel" w:hAnsi="MS Gothic" w:eastAsia="MS Gothic"/>
          <w:b w:val="0"/>
          <w:lang w:val="en-US"/>
        </w:rPr>
        <w:t>☓</w:t>
      </w:r>
      <w:r w:rsidRPr="007A652C" w:rsidR="0085747A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Pr="007A652C" w:rsidR="00CE7E9D">
        <w:rPr>
          <w:rFonts w:ascii="Corbel" w:hAnsi="Corbel"/>
          <w:b w:val="0"/>
          <w:smallCaps w:val="0"/>
          <w:sz w:val="22"/>
          <w:lang w:val="en-US"/>
        </w:rPr>
        <w:t>traditional</w:t>
      </w:r>
    </w:p>
    <w:p xmlns:wp14="http://schemas.microsoft.com/office/word/2010/wordml" w:rsidRPr="007A652C" w:rsidR="0085747A" w:rsidP="00B819C8" w:rsidRDefault="001C12FF" w14:paraId="2AD22645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r w:rsidRPr="007A652C">
        <w:rPr>
          <w:rFonts w:ascii="Corbel" w:hAnsi="MS Gothic" w:eastAsia="MS Gothic"/>
          <w:b w:val="0"/>
          <w:lang w:val="en-US"/>
        </w:rPr>
        <w:t>☓</w:t>
      </w:r>
      <w:r w:rsidRPr="007A652C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Pr="007A652C" w:rsidR="005669C0">
        <w:rPr>
          <w:rFonts w:ascii="Corbel" w:hAnsi="Corbel"/>
          <w:b w:val="0"/>
          <w:smallCaps w:val="0"/>
          <w:sz w:val="22"/>
          <w:lang w:val="en-US"/>
        </w:rPr>
        <w:t>inclusive of distance learning</w:t>
      </w:r>
    </w:p>
    <w:p xmlns:wp14="http://schemas.microsoft.com/office/word/2010/wordml" w:rsidRPr="007A652C" w:rsidR="0085747A" w:rsidP="00B819C8" w:rsidRDefault="0085747A" w14:paraId="44EAFD9C" wp14:textId="77777777">
      <w:pPr>
        <w:pStyle w:val="Punktygwne"/>
        <w:spacing w:before="0" w:after="0"/>
        <w:rPr>
          <w:rFonts w:ascii="Corbel" w:hAnsi="Corbel"/>
          <w:smallCaps w:val="0"/>
          <w:sz w:val="22"/>
          <w:lang w:val="en-US"/>
        </w:rPr>
      </w:pPr>
    </w:p>
    <w:p xmlns:wp14="http://schemas.microsoft.com/office/word/2010/wordml" w:rsidRPr="007A652C" w:rsidR="0085747A" w:rsidP="000E5AD1" w:rsidRDefault="0085747A" w14:paraId="09C88F6E" wp14:textId="77777777">
      <w:pPr>
        <w:pStyle w:val="Punktygwne"/>
        <w:spacing w:before="0" w:after="120"/>
        <w:rPr>
          <w:rFonts w:ascii="Corbel" w:hAnsi="Corbel"/>
          <w:smallCaps w:val="0"/>
          <w:sz w:val="22"/>
          <w:lang w:val="en-US"/>
        </w:rPr>
      </w:pPr>
      <w:r w:rsidRPr="007A652C">
        <w:rPr>
          <w:rFonts w:ascii="Corbel" w:hAnsi="Corbel"/>
          <w:smallCaps w:val="0"/>
          <w:sz w:val="22"/>
          <w:lang w:val="en-US"/>
        </w:rPr>
        <w:t xml:space="preserve">1.4. </w:t>
      </w:r>
      <w:r w:rsidRPr="007A652C" w:rsidR="005669C0">
        <w:rPr>
          <w:rFonts w:ascii="Corbel" w:hAnsi="Corbel"/>
          <w:smallCaps w:val="0"/>
          <w:sz w:val="22"/>
          <w:lang w:val="en-US"/>
        </w:rPr>
        <w:t xml:space="preserve">Final assessment type </w:t>
      </w:r>
      <w:r w:rsidRPr="007A652C" w:rsidR="000E5AD1">
        <w:rPr>
          <w:rFonts w:ascii="Corbel" w:hAnsi="Corbel"/>
          <w:smallCaps w:val="0"/>
          <w:sz w:val="22"/>
          <w:lang w:val="en-US"/>
        </w:rPr>
        <w:t xml:space="preserve">(according to </w:t>
      </w:r>
      <w:r w:rsidRPr="007A652C" w:rsidR="005669C0">
        <w:rPr>
          <w:rFonts w:ascii="Corbel" w:hAnsi="Corbel"/>
          <w:smallCaps w:val="0"/>
          <w:sz w:val="22"/>
          <w:lang w:val="en-US"/>
        </w:rPr>
        <w:t xml:space="preserve">the </w:t>
      </w:r>
      <w:r w:rsidRPr="007A652C" w:rsidR="000E5AD1">
        <w:rPr>
          <w:rFonts w:ascii="Corbel" w:hAnsi="Corbel"/>
          <w:smallCaps w:val="0"/>
          <w:sz w:val="22"/>
          <w:lang w:val="en-US"/>
        </w:rPr>
        <w:t>study plan</w:t>
      </w:r>
      <w:r w:rsidRPr="007A652C" w:rsidR="005669C0">
        <w:rPr>
          <w:rFonts w:ascii="Corbel" w:hAnsi="Corbel"/>
          <w:smallCaps w:val="0"/>
          <w:sz w:val="22"/>
          <w:lang w:val="en-US"/>
        </w:rPr>
        <w:t>)</w:t>
      </w:r>
      <w:r w:rsidRPr="007A652C" w:rsidR="000E5AD1">
        <w:rPr>
          <w:rFonts w:ascii="Corbel" w:hAnsi="Corbel"/>
          <w:smallCaps w:val="0"/>
          <w:sz w:val="22"/>
          <w:lang w:val="en-US"/>
        </w:rPr>
        <w:t>:</w:t>
      </w:r>
      <w:r w:rsidRPr="007A652C" w:rsidR="000E5AD1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Pr="007A652C" w:rsidR="005669C0">
        <w:rPr>
          <w:rFonts w:ascii="Corbel" w:hAnsi="Corbel"/>
          <w:b w:val="0"/>
          <w:smallCaps w:val="0"/>
          <w:sz w:val="22"/>
          <w:lang w:val="en-US"/>
        </w:rPr>
        <w:t>(</w:t>
      </w:r>
      <w:r w:rsidRPr="007A652C" w:rsidR="000E5AD1">
        <w:rPr>
          <w:rFonts w:ascii="Corbel" w:hAnsi="Corbel"/>
          <w:b w:val="0"/>
          <w:smallCaps w:val="0"/>
          <w:sz w:val="22"/>
          <w:lang w:val="en-US"/>
        </w:rPr>
        <w:t xml:space="preserve">exam, </w:t>
      </w:r>
      <w:r w:rsidRPr="007A652C" w:rsidR="005669C0">
        <w:rPr>
          <w:rFonts w:ascii="Corbel" w:hAnsi="Corbel"/>
          <w:b w:val="0"/>
          <w:smallCaps w:val="0"/>
          <w:sz w:val="22"/>
          <w:lang w:val="en-US"/>
        </w:rPr>
        <w:t>graded credit, ungraded</w:t>
      </w:r>
      <w:r w:rsidRPr="007A652C" w:rsidR="000E5AD1">
        <w:rPr>
          <w:rFonts w:ascii="Corbel" w:hAnsi="Corbel"/>
          <w:b w:val="0"/>
          <w:smallCaps w:val="0"/>
          <w:sz w:val="22"/>
          <w:lang w:val="en-US"/>
        </w:rPr>
        <w:t xml:space="preserve"> </w:t>
      </w:r>
      <w:r w:rsidRPr="007A652C" w:rsidR="005669C0">
        <w:rPr>
          <w:rFonts w:ascii="Corbel" w:hAnsi="Corbel"/>
          <w:b w:val="0"/>
          <w:smallCaps w:val="0"/>
          <w:sz w:val="22"/>
          <w:lang w:val="en-US"/>
        </w:rPr>
        <w:t>credit</w:t>
      </w:r>
      <w:r w:rsidRPr="007A652C" w:rsidR="000E5AD1">
        <w:rPr>
          <w:rFonts w:ascii="Corbel" w:hAnsi="Corbel"/>
          <w:b w:val="0"/>
          <w:smallCaps w:val="0"/>
          <w:sz w:val="22"/>
          <w:lang w:val="en-US"/>
        </w:rPr>
        <w:t>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78"/>
      </w:tblGrid>
      <w:tr xmlns:wp14="http://schemas.microsoft.com/office/word/2010/wordml" w:rsidRPr="007A652C" w:rsidR="009B1FA2" w:rsidTr="00463D13" w14:paraId="12FD424D" wp14:textId="77777777">
        <w:tc>
          <w:tcPr>
            <w:tcW w:w="9778" w:type="dxa"/>
            <w:shd w:val="clear" w:color="auto" w:fill="auto"/>
          </w:tcPr>
          <w:p w:rsidRPr="007A652C" w:rsidR="009B1FA2" w:rsidP="00463D13" w:rsidRDefault="00400593" w14:paraId="3ED5A5B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>Graded credit</w:t>
            </w:r>
          </w:p>
        </w:tc>
      </w:tr>
    </w:tbl>
    <w:p xmlns:wp14="http://schemas.microsoft.com/office/word/2010/wordml" w:rsidRPr="007A652C" w:rsidR="0085747A" w:rsidP="00B819C8" w:rsidRDefault="0085747A" w14:paraId="4B94D5A5" wp14:textId="77777777">
      <w:pPr>
        <w:pStyle w:val="Punktygwne"/>
        <w:spacing w:before="0" w:after="0"/>
        <w:rPr>
          <w:rFonts w:ascii="Corbel" w:hAnsi="Corbel"/>
          <w:b w:val="0"/>
        </w:rPr>
      </w:pPr>
    </w:p>
    <w:p xmlns:wp14="http://schemas.microsoft.com/office/word/2010/wordml" w:rsidRPr="007A652C" w:rsidR="0085747A" w:rsidP="000E5AD1" w:rsidRDefault="0085747A" w14:paraId="59FFCA18" wp14:textId="77777777">
      <w:pPr>
        <w:pStyle w:val="Punktygwne"/>
        <w:spacing w:before="0" w:after="120"/>
        <w:rPr>
          <w:rFonts w:ascii="Corbel" w:hAnsi="Corbel"/>
          <w:szCs w:val="24"/>
        </w:rPr>
      </w:pPr>
      <w:r w:rsidRPr="007A652C">
        <w:rPr>
          <w:rFonts w:ascii="Corbel" w:hAnsi="Corbel"/>
          <w:szCs w:val="24"/>
        </w:rPr>
        <w:t>2.</w:t>
      </w:r>
      <w:r w:rsidRPr="007A652C" w:rsidR="00A205F3">
        <w:rPr>
          <w:rFonts w:ascii="Corbel" w:hAnsi="Corbel"/>
        </w:rPr>
        <w:t xml:space="preserve"> </w:t>
      </w:r>
      <w:r w:rsidRPr="007A652C" w:rsidR="00BE2927">
        <w:rPr>
          <w:rFonts w:ascii="Corbel" w:hAnsi="Corbel"/>
          <w:szCs w:val="24"/>
        </w:rPr>
        <w:t>Prerequisites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78"/>
      </w:tblGrid>
      <w:tr xmlns:wp14="http://schemas.microsoft.com/office/word/2010/wordml" w:rsidRPr="00803344" w:rsidR="0085747A" w:rsidTr="00461D21" w14:paraId="497194A0" wp14:textId="77777777">
        <w:trPr>
          <w:trHeight w:val="793"/>
        </w:trPr>
        <w:tc>
          <w:tcPr>
            <w:tcW w:w="9778" w:type="dxa"/>
          </w:tcPr>
          <w:p w:rsidRPr="007A652C" w:rsidR="0085747A" w:rsidP="006B63A5" w:rsidRDefault="00400593" w14:paraId="36B94574" wp14:textId="77777777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Working </w:t>
            </w:r>
            <w:r w:rsidRPr="007A652C" w:rsidR="00CC666A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knowledge of business processes and </w:t>
            </w:r>
            <w:r w:rsidRPr="007A652C" w:rsidR="003F4FB4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marketing </w:t>
            </w:r>
            <w:r w:rsidRPr="007A652C" w:rsidR="00CC666A">
              <w:rPr>
                <w:rFonts w:ascii="Corbel" w:hAnsi="Corbel"/>
                <w:b w:val="0"/>
                <w:smallCaps w:val="0"/>
                <w:sz w:val="22"/>
                <w:lang w:val="en-US"/>
              </w:rPr>
              <w:t>management.</w:t>
            </w:r>
          </w:p>
          <w:p w:rsidRPr="007A652C" w:rsidR="00DB628F" w:rsidP="006B63A5" w:rsidRDefault="00461D21" w14:paraId="4ED0DDD9" wp14:textId="77777777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GB"/>
              </w:rPr>
              <w:t>A basic understanding of marketing strategies and interest in strategic management</w:t>
            </w:r>
          </w:p>
          <w:p w:rsidRPr="007A652C" w:rsidR="007A4AC8" w:rsidP="006B63A5" w:rsidRDefault="00C93138" w14:paraId="1859DE85" wp14:textId="77777777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GB"/>
              </w:rPr>
              <w:t>Technical acumen and prior computer software experience may be helpful</w:t>
            </w:r>
            <w:r w:rsidRPr="007A652C" w:rsidR="00461D21">
              <w:rPr>
                <w:rFonts w:ascii="Corbel" w:hAnsi="Corbel"/>
                <w:b w:val="0"/>
                <w:smallCaps w:val="0"/>
                <w:sz w:val="22"/>
                <w:lang w:val="en-GB"/>
              </w:rPr>
              <w:t>.</w:t>
            </w:r>
          </w:p>
          <w:p w:rsidRPr="007A652C" w:rsidR="00461D21" w:rsidP="006B63A5" w:rsidRDefault="00461D21" w14:paraId="51268928" wp14:textId="77777777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>Satisfactory knowledge of economics and management theory and should be capable of planning and carrying out business projects including fair knowledge of financial planning and implementation.</w:t>
            </w:r>
          </w:p>
        </w:tc>
      </w:tr>
    </w:tbl>
    <w:p xmlns:wp14="http://schemas.microsoft.com/office/word/2010/wordml" w:rsidRPr="007A652C" w:rsidR="0085747A" w:rsidP="00B819C8" w:rsidRDefault="0085747A" w14:paraId="3DEEC669" wp14:textId="77777777">
      <w:pPr>
        <w:pStyle w:val="Punktygwne"/>
        <w:spacing w:before="0" w:after="0"/>
        <w:rPr>
          <w:rFonts w:ascii="Corbel" w:hAnsi="Corbel"/>
          <w:b w:val="0"/>
          <w:color w:val="000000"/>
          <w:lang w:val="en-GB"/>
        </w:rPr>
      </w:pPr>
    </w:p>
    <w:p xmlns:wp14="http://schemas.microsoft.com/office/word/2010/wordml" w:rsidRPr="007A652C" w:rsidR="0085747A" w:rsidP="004242D1" w:rsidRDefault="0085747A" w14:paraId="2F6703D7" wp14:textId="77777777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 w:val="22"/>
          <w:lang w:val="en-US"/>
        </w:rPr>
      </w:pPr>
      <w:r w:rsidRPr="007A652C">
        <w:rPr>
          <w:rFonts w:ascii="Corbel" w:hAnsi="Corbel"/>
          <w:lang w:val="en-US"/>
        </w:rPr>
        <w:t xml:space="preserve"> </w:t>
      </w:r>
      <w:r w:rsidRPr="007A652C" w:rsidR="00754B59">
        <w:rPr>
          <w:rFonts w:ascii="Corbel" w:hAnsi="Corbel"/>
          <w:lang w:val="en-US"/>
        </w:rPr>
        <w:t>O</w:t>
      </w:r>
      <w:r w:rsidRPr="007A652C" w:rsidR="00BE2927">
        <w:rPr>
          <w:rFonts w:ascii="Corbel" w:hAnsi="Corbel"/>
          <w:sz w:val="22"/>
          <w:lang w:val="en-US"/>
        </w:rPr>
        <w:t>bjectives</w:t>
      </w:r>
      <w:r w:rsidRPr="007A652C">
        <w:rPr>
          <w:rFonts w:ascii="Corbel" w:hAnsi="Corbel"/>
          <w:sz w:val="22"/>
          <w:lang w:val="en-US"/>
        </w:rPr>
        <w:t xml:space="preserve">, </w:t>
      </w:r>
      <w:r w:rsidRPr="007A652C" w:rsidR="00754B59">
        <w:rPr>
          <w:rFonts w:ascii="Corbel" w:hAnsi="Corbel"/>
          <w:sz w:val="22"/>
          <w:lang w:val="en-US"/>
        </w:rPr>
        <w:t>teaching</w:t>
      </w:r>
      <w:r w:rsidRPr="007A652C" w:rsidR="00BE2927">
        <w:rPr>
          <w:rFonts w:ascii="Corbel" w:hAnsi="Corbel"/>
          <w:sz w:val="22"/>
          <w:lang w:val="en-US"/>
        </w:rPr>
        <w:t xml:space="preserve"> outcomes</w:t>
      </w:r>
      <w:r w:rsidRPr="007A652C">
        <w:rPr>
          <w:rFonts w:ascii="Corbel" w:hAnsi="Corbel"/>
          <w:sz w:val="22"/>
          <w:lang w:val="en-US"/>
        </w:rPr>
        <w:t xml:space="preserve">, </w:t>
      </w:r>
      <w:r w:rsidRPr="007A652C" w:rsidR="00BE2927">
        <w:rPr>
          <w:rFonts w:ascii="Corbel" w:hAnsi="Corbel"/>
          <w:sz w:val="22"/>
          <w:lang w:val="en-US"/>
        </w:rPr>
        <w:t>description and didactic methods</w:t>
      </w:r>
    </w:p>
    <w:p xmlns:wp14="http://schemas.microsoft.com/office/word/2010/wordml" w:rsidRPr="007A652C" w:rsidR="0085747A" w:rsidP="00B819C8" w:rsidRDefault="0085747A" w14:paraId="3656B9AB" wp14:textId="77777777">
      <w:pPr>
        <w:pStyle w:val="Punktygwne"/>
        <w:spacing w:before="0" w:after="0"/>
        <w:rPr>
          <w:rFonts w:ascii="Corbel" w:hAnsi="Corbel"/>
          <w:sz w:val="22"/>
          <w:lang w:val="en-US"/>
        </w:rPr>
      </w:pPr>
    </w:p>
    <w:p xmlns:wp14="http://schemas.microsoft.com/office/word/2010/wordml" w:rsidRPr="007A652C" w:rsidR="0085747A" w:rsidP="004242D1" w:rsidRDefault="00E80D02" w14:paraId="587C56DE" wp14:textId="77777777">
      <w:pPr>
        <w:pStyle w:val="Podpunkty"/>
        <w:numPr>
          <w:ilvl w:val="1"/>
          <w:numId w:val="1"/>
        </w:numPr>
        <w:spacing w:after="120"/>
        <w:ind w:left="0" w:firstLine="0"/>
        <w:rPr>
          <w:rFonts w:ascii="Corbel" w:hAnsi="Corbel"/>
          <w:b w:val="0"/>
          <w:i/>
          <w:sz w:val="20"/>
        </w:rPr>
      </w:pPr>
      <w:r w:rsidRPr="007A652C">
        <w:rPr>
          <w:rFonts w:ascii="Corbel" w:hAnsi="Corbel"/>
        </w:rPr>
        <w:t xml:space="preserve">COURSE </w:t>
      </w:r>
      <w:r w:rsidRPr="007A652C" w:rsidR="005669C0">
        <w:rPr>
          <w:rFonts w:ascii="Corbel" w:hAnsi="Corbel"/>
        </w:rPr>
        <w:t>OBJECTIVES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xmlns:wp14="http://schemas.microsoft.com/office/word/2010/wordml" w:rsidRPr="00803344" w:rsidR="003F4FB4" w:rsidTr="00DB628F" w14:paraId="0151EE7D" wp14:textId="77777777">
        <w:tc>
          <w:tcPr>
            <w:tcW w:w="671" w:type="dxa"/>
            <w:vAlign w:val="center"/>
          </w:tcPr>
          <w:p w:rsidRPr="007A652C" w:rsidR="003F4FB4" w:rsidP="003F4FB4" w:rsidRDefault="003F4FB4" w14:paraId="6780E770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</w:rPr>
            </w:pPr>
            <w:r w:rsidRPr="007A652C">
              <w:rPr>
                <w:rFonts w:ascii="Corbel" w:hAnsi="Corbel"/>
                <w:b w:val="0"/>
              </w:rPr>
              <w:t>C1</w:t>
            </w:r>
          </w:p>
        </w:tc>
        <w:tc>
          <w:tcPr>
            <w:tcW w:w="8957" w:type="dxa"/>
            <w:vAlign w:val="center"/>
          </w:tcPr>
          <w:p w:rsidRPr="007A652C" w:rsidR="003F4FB4" w:rsidP="003F4FB4" w:rsidRDefault="00DB628F" w14:paraId="53EFD49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GB"/>
              </w:rPr>
              <w:t>P</w:t>
            </w: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rovide the learner </w:t>
            </w:r>
            <w:r w:rsidRPr="007A652C" w:rsidR="006B63A5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with </w:t>
            </w: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a realistic simulation of a market environment </w:t>
            </w:r>
            <w:r w:rsidRPr="007A652C" w:rsidR="005F44D3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allowing for a dynamic </w:t>
            </w:r>
            <w:r w:rsidRPr="007A652C" w:rsidR="006068D1">
              <w:rPr>
                <w:rFonts w:ascii="Corbel" w:hAnsi="Corbel"/>
                <w:b w:val="0"/>
                <w:smallCaps w:val="0"/>
                <w:sz w:val="22"/>
                <w:lang w:val="en-US"/>
              </w:rPr>
              <w:t>understanding and application of</w:t>
            </w:r>
            <w:r w:rsidRPr="007A652C" w:rsidR="005F44D3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business</w:t>
            </w:r>
            <w:r w:rsidRPr="007A652C" w:rsidR="006068D1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strategies.</w:t>
            </w:r>
          </w:p>
        </w:tc>
      </w:tr>
      <w:tr xmlns:wp14="http://schemas.microsoft.com/office/word/2010/wordml" w:rsidRPr="00803344" w:rsidR="003F4FB4" w:rsidTr="00DB628F" w14:paraId="2AACB901" wp14:textId="77777777">
        <w:tc>
          <w:tcPr>
            <w:tcW w:w="671" w:type="dxa"/>
            <w:vAlign w:val="center"/>
          </w:tcPr>
          <w:p w:rsidRPr="007A652C" w:rsidR="003F4FB4" w:rsidP="003F4FB4" w:rsidRDefault="003F4FB4" w14:paraId="550CF7E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7A652C">
              <w:rPr>
                <w:rFonts w:ascii="Corbel" w:hAnsi="Corbel"/>
                <w:b w:val="0"/>
              </w:rPr>
              <w:t>C2</w:t>
            </w:r>
          </w:p>
        </w:tc>
        <w:tc>
          <w:tcPr>
            <w:tcW w:w="8957" w:type="dxa"/>
            <w:vAlign w:val="center"/>
          </w:tcPr>
          <w:p w:rsidRPr="007A652C" w:rsidR="003F4FB4" w:rsidP="003F4FB4" w:rsidRDefault="00DB628F" w14:paraId="281194E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Assist in attaining a comprehensive level of understanding of the functioning of the real </w:t>
            </w: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lastRenderedPageBreak/>
              <w:t>marketplace</w:t>
            </w:r>
          </w:p>
        </w:tc>
      </w:tr>
      <w:tr xmlns:wp14="http://schemas.microsoft.com/office/word/2010/wordml" w:rsidRPr="00803344" w:rsidR="003F4FB4" w:rsidTr="00DB628F" w14:paraId="063C4740" wp14:textId="77777777">
        <w:tc>
          <w:tcPr>
            <w:tcW w:w="671" w:type="dxa"/>
            <w:vAlign w:val="center"/>
          </w:tcPr>
          <w:p w:rsidRPr="007A652C" w:rsidR="003F4FB4" w:rsidP="003F4FB4" w:rsidRDefault="003F4FB4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7A652C">
              <w:rPr>
                <w:rFonts w:ascii="Corbel" w:hAnsi="Corbel"/>
                <w:b w:val="0"/>
              </w:rPr>
              <w:lastRenderedPageBreak/>
              <w:t>C3</w:t>
            </w:r>
          </w:p>
        </w:tc>
        <w:tc>
          <w:tcPr>
            <w:tcW w:w="8957" w:type="dxa"/>
            <w:vAlign w:val="center"/>
          </w:tcPr>
          <w:p w:rsidRPr="007A652C" w:rsidR="003F4FB4" w:rsidP="003F4FB4" w:rsidRDefault="00DB628F" w14:paraId="73D941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GB"/>
              </w:rPr>
              <w:t>E</w:t>
            </w: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>nable students to develop the skills of strategic thinking, business management and comprehensive understanding of business operations</w:t>
            </w:r>
          </w:p>
        </w:tc>
      </w:tr>
      <w:tr xmlns:wp14="http://schemas.microsoft.com/office/word/2010/wordml" w:rsidRPr="00803344" w:rsidR="003F4FB4" w:rsidTr="00DB628F" w14:paraId="776CD213" wp14:textId="77777777">
        <w:tc>
          <w:tcPr>
            <w:tcW w:w="671" w:type="dxa"/>
            <w:vAlign w:val="center"/>
          </w:tcPr>
          <w:p w:rsidRPr="007A652C" w:rsidR="003F4FB4" w:rsidP="003F4FB4" w:rsidRDefault="003F4FB4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7A652C">
              <w:rPr>
                <w:rFonts w:ascii="Corbel" w:hAnsi="Corbel"/>
                <w:b w:val="0"/>
              </w:rPr>
              <w:t>C4</w:t>
            </w:r>
          </w:p>
        </w:tc>
        <w:tc>
          <w:tcPr>
            <w:tcW w:w="8957" w:type="dxa"/>
            <w:vAlign w:val="center"/>
          </w:tcPr>
          <w:p w:rsidRPr="007A652C" w:rsidR="003F4FB4" w:rsidP="003F4FB4" w:rsidRDefault="00DB628F" w14:paraId="402774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GB"/>
              </w:rPr>
              <w:t>Develop</w:t>
            </w: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skills and competencies allowing them to function at a management level within a business environment</w:t>
            </w:r>
          </w:p>
        </w:tc>
      </w:tr>
    </w:tbl>
    <w:p xmlns:wp14="http://schemas.microsoft.com/office/word/2010/wordml" w:rsidRPr="007A652C" w:rsidR="0085747A" w:rsidP="00B819C8" w:rsidRDefault="0085747A" w14:paraId="45FB0818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  <w:lang w:val="en-GB"/>
        </w:rPr>
      </w:pPr>
    </w:p>
    <w:p xmlns:wp14="http://schemas.microsoft.com/office/word/2010/wordml" w:rsidRPr="007A652C" w:rsidR="0085747A" w:rsidP="00BA2484" w:rsidRDefault="0085747A" w14:paraId="4DF2384F" wp14:textId="77777777">
      <w:pPr>
        <w:pStyle w:val="Punktygwne"/>
        <w:spacing w:before="0" w:after="120"/>
        <w:rPr>
          <w:rFonts w:ascii="Corbel" w:hAnsi="Corbel"/>
        </w:rPr>
      </w:pPr>
      <w:r w:rsidRPr="007A652C">
        <w:rPr>
          <w:rFonts w:ascii="Corbel" w:hAnsi="Corbel"/>
          <w:b w:val="0"/>
        </w:rPr>
        <w:t xml:space="preserve">3.2  </w:t>
      </w:r>
      <w:r w:rsidRPr="007A652C" w:rsidR="00754B59">
        <w:rPr>
          <w:rFonts w:ascii="Corbel" w:hAnsi="Corbel"/>
        </w:rPr>
        <w:t>Learning</w:t>
      </w:r>
      <w:r w:rsidRPr="007A652C" w:rsidR="002A0F18">
        <w:rPr>
          <w:rFonts w:ascii="Corbel" w:hAnsi="Corbel"/>
        </w:rPr>
        <w:t xml:space="preserve"> O</w:t>
      </w:r>
      <w:r w:rsidRPr="007A652C" w:rsidR="00754B59">
        <w:rPr>
          <w:rFonts w:ascii="Corbel" w:hAnsi="Corbel"/>
        </w:rPr>
        <w:t>utcomes</w:t>
      </w: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01"/>
        <w:gridCol w:w="5979"/>
        <w:gridCol w:w="1853"/>
      </w:tblGrid>
      <w:tr xmlns:wp14="http://schemas.microsoft.com/office/word/2010/wordml" w:rsidRPr="00803344" w:rsidR="0085747A" w:rsidTr="00803344" w14:paraId="08EB053C" wp14:textId="77777777">
        <w:tc>
          <w:tcPr>
            <w:tcW w:w="1801" w:type="dxa"/>
          </w:tcPr>
          <w:p w:rsidRPr="007A652C" w:rsidR="0085747A" w:rsidP="004F0088" w:rsidRDefault="0085747A" w14:paraId="6744EEF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 (</w:t>
            </w:r>
            <w:r w:rsidRPr="007A652C" w:rsidR="00754B59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</w:t>
            </w:r>
            <w:r w:rsidRPr="007A652C" w:rsidR="00E80D0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</w:t>
            </w: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)</w:t>
            </w:r>
          </w:p>
          <w:p w:rsidRPr="007A652C" w:rsidR="0085747A" w:rsidP="004F0088" w:rsidRDefault="0085747A" w14:paraId="049F31C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</w:p>
        </w:tc>
        <w:tc>
          <w:tcPr>
            <w:tcW w:w="5979" w:type="dxa"/>
          </w:tcPr>
          <w:p w:rsidRPr="007A652C" w:rsidR="0085747A" w:rsidP="004F0088" w:rsidRDefault="007327F2" w14:paraId="1ECBC8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The </w:t>
            </w:r>
            <w:r w:rsidRPr="007A652C" w:rsidR="00E80D0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Intended Student </w:t>
            </w:r>
            <w:r w:rsidRPr="007A652C" w:rsidR="00754B59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</w:t>
            </w:r>
            <w:r w:rsidRPr="007A652C" w:rsidR="00E80D0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7A652C" w:rsidR="005669C0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Course </w:t>
            </w:r>
            <w:r w:rsidRPr="007A652C" w:rsidR="00E80D0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Outcomes</w:t>
            </w:r>
          </w:p>
        </w:tc>
        <w:tc>
          <w:tcPr>
            <w:tcW w:w="1853" w:type="dxa"/>
          </w:tcPr>
          <w:p w:rsidRPr="007A652C" w:rsidR="0085747A" w:rsidP="004F0088" w:rsidRDefault="00BE2927" w14:paraId="04AD1F7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Reference to </w:t>
            </w:r>
            <w:r w:rsidRPr="007A652C" w:rsidR="00754B59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</w:t>
            </w:r>
            <w:r w:rsidRPr="007A652C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 </w:t>
            </w:r>
            <w:r w:rsidRPr="007A652C" w:rsidR="007327F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with regard to the field </w:t>
            </w:r>
            <w:r w:rsidRPr="007A652C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of study</w:t>
            </w:r>
            <w:r w:rsidRPr="007A652C" w:rsidR="007327F2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7A652C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7A652C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(KEK)</w:t>
            </w:r>
          </w:p>
        </w:tc>
      </w:tr>
      <w:tr xmlns:wp14="http://schemas.microsoft.com/office/word/2010/wordml" w:rsidRPr="007A652C" w:rsidR="006018B3" w:rsidTr="00803344" w14:paraId="10C89F88" wp14:textId="77777777">
        <w:trPr>
          <w:trHeight w:val="135"/>
        </w:trPr>
        <w:tc>
          <w:tcPr>
            <w:tcW w:w="1801" w:type="dxa"/>
          </w:tcPr>
          <w:p w:rsidRPr="007A652C" w:rsidR="006018B3" w:rsidP="00803344" w:rsidRDefault="006018B3" w14:paraId="4FCA596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EK_01</w:t>
            </w:r>
          </w:p>
        </w:tc>
        <w:tc>
          <w:tcPr>
            <w:tcW w:w="5979" w:type="dxa"/>
          </w:tcPr>
          <w:p w:rsidRPr="007A652C" w:rsidR="006018B3" w:rsidP="00803344" w:rsidRDefault="00422437" w14:paraId="54F9E8D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Broadly defines the concept of economic sciences</w:t>
            </w:r>
          </w:p>
        </w:tc>
        <w:tc>
          <w:tcPr>
            <w:tcW w:w="1853" w:type="dxa"/>
          </w:tcPr>
          <w:p w:rsidRPr="008C469C" w:rsidR="006018B3" w:rsidP="00803344" w:rsidRDefault="00803344" w14:paraId="27F8033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K_W01</w:t>
            </w:r>
          </w:p>
        </w:tc>
      </w:tr>
      <w:tr xmlns:wp14="http://schemas.microsoft.com/office/word/2010/wordml" w:rsidRPr="007A652C" w:rsidR="004D3265" w:rsidTr="00803344" w14:paraId="1D356BB2" wp14:textId="77777777">
        <w:trPr>
          <w:trHeight w:val="465"/>
        </w:trPr>
        <w:tc>
          <w:tcPr>
            <w:tcW w:w="1801" w:type="dxa"/>
          </w:tcPr>
          <w:p w:rsidRPr="007A652C" w:rsidR="004D3265" w:rsidP="00803344" w:rsidRDefault="004D3265" w14:paraId="56A76B1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EK_02</w:t>
            </w:r>
          </w:p>
        </w:tc>
        <w:tc>
          <w:tcPr>
            <w:tcW w:w="5979" w:type="dxa"/>
          </w:tcPr>
          <w:p w:rsidRPr="007A652C" w:rsidR="004D3265" w:rsidP="00803344" w:rsidRDefault="00422437" w14:paraId="1660CC3C" wp14:textId="77777777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7A652C">
              <w:rPr>
                <w:rFonts w:ascii="Corbel" w:hAnsi="Corbel"/>
                <w:color w:val="000000"/>
                <w:lang w:val="en-GB"/>
              </w:rPr>
              <w:t>Specifies the important relationship of economic sciences with the</w:t>
            </w:r>
            <w:r w:rsidR="00803344">
              <w:rPr>
                <w:rFonts w:ascii="Corbel" w:hAnsi="Corbel"/>
                <w:color w:val="000000"/>
                <w:lang w:val="en-GB"/>
              </w:rPr>
              <w:t xml:space="preserve"> science of various disciplines</w:t>
            </w:r>
          </w:p>
        </w:tc>
        <w:tc>
          <w:tcPr>
            <w:tcW w:w="1853" w:type="dxa"/>
          </w:tcPr>
          <w:p w:rsidRPr="008C469C" w:rsidR="008C469C" w:rsidP="00803344" w:rsidRDefault="00803344" w14:paraId="3FB2513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K_W03</w:t>
            </w:r>
          </w:p>
          <w:p w:rsidRPr="008C469C" w:rsidR="0080255B" w:rsidP="00803344" w:rsidRDefault="0080255B" w14:paraId="5312826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</w:p>
        </w:tc>
      </w:tr>
      <w:tr xmlns:wp14="http://schemas.microsoft.com/office/word/2010/wordml" w:rsidRPr="007A652C" w:rsidR="004D3265" w:rsidTr="00803344" w14:paraId="3E469DC1" wp14:textId="77777777">
        <w:trPr>
          <w:trHeight w:val="533"/>
        </w:trPr>
        <w:tc>
          <w:tcPr>
            <w:tcW w:w="1801" w:type="dxa"/>
          </w:tcPr>
          <w:p w:rsidRPr="007A652C" w:rsidR="004D3265" w:rsidP="00803344" w:rsidRDefault="004D3265" w14:paraId="4196080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EK_03</w:t>
            </w:r>
          </w:p>
        </w:tc>
        <w:tc>
          <w:tcPr>
            <w:tcW w:w="5979" w:type="dxa"/>
          </w:tcPr>
          <w:p w:rsidRPr="007A652C" w:rsidR="004D3265" w:rsidP="00803344" w:rsidRDefault="00422437" w14:paraId="04D14980" wp14:textId="77777777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7A652C">
              <w:rPr>
                <w:rFonts w:ascii="Corbel" w:hAnsi="Corbel"/>
                <w:color w:val="000000"/>
                <w:lang w:val="en-GB"/>
              </w:rPr>
              <w:t>Multifaceted describes the proper functioning of the market and the role of humans in shaping its structures.</w:t>
            </w:r>
          </w:p>
        </w:tc>
        <w:tc>
          <w:tcPr>
            <w:tcW w:w="1853" w:type="dxa"/>
          </w:tcPr>
          <w:p w:rsidRPr="008C469C" w:rsidR="008C469C" w:rsidP="00803344" w:rsidRDefault="00803344" w14:paraId="214D53A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  <w:t>K_W04, K_W07</w:t>
            </w:r>
          </w:p>
          <w:p w:rsidRPr="008C469C" w:rsidR="004D3265" w:rsidP="00803344" w:rsidRDefault="004D3265" w14:paraId="62486C0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GB"/>
              </w:rPr>
            </w:pPr>
          </w:p>
        </w:tc>
      </w:tr>
      <w:tr xmlns:wp14="http://schemas.microsoft.com/office/word/2010/wordml" w:rsidRPr="007A652C" w:rsidR="001C12FF" w:rsidTr="00803344" w14:paraId="75D48651" wp14:textId="77777777"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1C12FF" w:rsidP="00803344" w:rsidRDefault="001C12FF" w14:paraId="78C3198C" wp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A652C">
              <w:rPr>
                <w:rFonts w:ascii="Corbel" w:hAnsi="Corbel"/>
                <w:color w:val="000000"/>
                <w:lang w:val="en-US"/>
              </w:rPr>
              <w:t>EK_04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1C12FF" w:rsidP="00803344" w:rsidRDefault="001C12FF" w14:paraId="1D8FEB67" wp14:textId="77777777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7A652C">
              <w:rPr>
                <w:rFonts w:ascii="Corbel" w:hAnsi="Corbel"/>
                <w:color w:val="000000"/>
                <w:lang w:val="en-GB"/>
              </w:rPr>
              <w:t>Able to work in groups taking on varied roles and accepting co-responsibility for the accomplishment of tasks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A652C" w:rsidR="00803344" w:rsidP="00803344" w:rsidRDefault="00803344" w14:paraId="1F557C71" wp14:textId="77777777">
            <w:pPr>
              <w:pStyle w:val="NormalnyWeb"/>
              <w:spacing w:before="0" w:beforeAutospacing="0" w:after="0" w:afterAutospacing="0"/>
              <w:jc w:val="center"/>
              <w:rPr>
                <w:rFonts w:ascii="Corbel" w:hAnsi="Corbel" w:eastAsia="Calibri"/>
                <w:color w:val="000000"/>
                <w:sz w:val="22"/>
                <w:szCs w:val="22"/>
                <w:lang w:val="en-GB" w:eastAsia="en-US"/>
              </w:rPr>
            </w:pPr>
            <w:r w:rsidRPr="008C469C">
              <w:rPr>
                <w:rFonts w:ascii="Corbel" w:hAnsi="Corbel" w:eastAsia="Calibri"/>
                <w:color w:val="000000"/>
                <w:sz w:val="22"/>
                <w:szCs w:val="22"/>
                <w:lang w:val="en-GB" w:eastAsia="en-US"/>
              </w:rPr>
              <w:t>K_U11</w:t>
            </w:r>
          </w:p>
          <w:p w:rsidRPr="007A652C" w:rsidR="001C12FF" w:rsidP="00803344" w:rsidRDefault="001C12FF" w14:paraId="4101652C" wp14:textId="77777777">
            <w:pPr>
              <w:pStyle w:val="NormalnyWeb"/>
              <w:spacing w:before="0" w:beforeAutospacing="0" w:after="0" w:afterAutospacing="0"/>
              <w:jc w:val="center"/>
              <w:rPr>
                <w:rFonts w:ascii="Corbel" w:hAnsi="Corbel" w:eastAsia="Calibri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xmlns:wp14="http://schemas.microsoft.com/office/word/2010/wordml" w:rsidRPr="007A652C" w:rsidR="001C12FF" w:rsidTr="00803344" w14:paraId="6A572156" wp14:textId="77777777"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1C12FF" w:rsidP="00803344" w:rsidRDefault="001C12FF" w14:paraId="74357262" wp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A652C">
              <w:rPr>
                <w:rFonts w:ascii="Corbel" w:hAnsi="Corbel"/>
                <w:color w:val="000000"/>
                <w:lang w:val="en-US"/>
              </w:rPr>
              <w:t>EK_05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1C12FF" w:rsidP="00803344" w:rsidRDefault="00803344" w14:paraId="1F67F2F3" wp14:textId="77777777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7A652C">
              <w:rPr>
                <w:rFonts w:ascii="Corbel" w:hAnsi="Corbel"/>
                <w:color w:val="000000"/>
                <w:lang w:val="en-GB"/>
              </w:rPr>
              <w:t>Willingly identif</w:t>
            </w:r>
            <w:r>
              <w:rPr>
                <w:rFonts w:ascii="Corbel" w:hAnsi="Corbel"/>
                <w:color w:val="000000"/>
                <w:lang w:val="en-GB"/>
              </w:rPr>
              <w:t>ies</w:t>
            </w:r>
            <w:r w:rsidRPr="007A652C">
              <w:rPr>
                <w:rFonts w:ascii="Corbel" w:hAnsi="Corbel"/>
                <w:color w:val="000000"/>
                <w:lang w:val="en-GB"/>
              </w:rPr>
              <w:t xml:space="preserve"> determinants of a given process and proffers own solutions</w:t>
            </w:r>
            <w:r w:rsidRPr="007A652C">
              <w:rPr>
                <w:rFonts w:ascii="Corbel" w:hAnsi="Corbel"/>
                <w:color w:val="000000"/>
                <w:lang w:val="en-GB"/>
              </w:rPr>
              <w:t xml:space="preserve"> 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A652C" w:rsidR="001C12FF" w:rsidP="00803344" w:rsidRDefault="00803344" w14:paraId="0495AD78" wp14:textId="77777777">
            <w:pPr>
              <w:pStyle w:val="NormalnyWeb"/>
              <w:spacing w:before="0" w:beforeAutospacing="0" w:after="0" w:afterAutospacing="0"/>
              <w:jc w:val="center"/>
              <w:rPr>
                <w:rFonts w:ascii="Corbel" w:hAnsi="Corbel" w:eastAsia="Calibri"/>
                <w:color w:val="000000"/>
                <w:sz w:val="22"/>
                <w:szCs w:val="22"/>
                <w:lang w:val="en-GB" w:eastAsia="en-US"/>
              </w:rPr>
            </w:pPr>
            <w:r w:rsidRPr="008C469C">
              <w:rPr>
                <w:rFonts w:ascii="Corbel" w:hAnsi="Corbel" w:eastAsia="Calibri"/>
                <w:color w:val="000000"/>
                <w:sz w:val="22"/>
                <w:szCs w:val="22"/>
                <w:lang w:val="en-GB" w:eastAsia="en-US"/>
              </w:rPr>
              <w:t>K_U06</w:t>
            </w:r>
          </w:p>
        </w:tc>
      </w:tr>
      <w:tr xmlns:wp14="http://schemas.microsoft.com/office/word/2010/wordml" w:rsidRPr="007A652C" w:rsidR="001C12FF" w:rsidTr="00803344" w14:paraId="16F5044E" wp14:textId="77777777">
        <w:trPr>
          <w:trHeight w:val="535"/>
        </w:trPr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1C12FF" w:rsidP="00803344" w:rsidRDefault="001C12FF" w14:paraId="139A5216" wp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7A652C">
              <w:rPr>
                <w:rFonts w:ascii="Corbel" w:hAnsi="Corbel"/>
                <w:color w:val="000000"/>
                <w:lang w:val="en-US"/>
              </w:rPr>
              <w:t>EK_06</w:t>
            </w:r>
          </w:p>
        </w:tc>
        <w:tc>
          <w:tcPr>
            <w:tcW w:w="5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1C12FF" w:rsidP="00803344" w:rsidRDefault="00803344" w14:paraId="46058C1C" wp14:textId="77777777">
            <w:pPr>
              <w:spacing w:after="0" w:line="240" w:lineRule="auto"/>
              <w:rPr>
                <w:rFonts w:ascii="Corbel" w:hAnsi="Corbel"/>
                <w:color w:val="000000"/>
                <w:lang w:val="en-GB"/>
              </w:rPr>
            </w:pPr>
            <w:r w:rsidRPr="007A652C">
              <w:rPr>
                <w:rFonts w:ascii="Corbel" w:hAnsi="Corbel"/>
                <w:color w:val="000000"/>
                <w:lang w:val="en-GB"/>
              </w:rPr>
              <w:t>Competent in defining priorities in the accomplishment of set tasks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A652C" w:rsidR="001C12FF" w:rsidP="00803344" w:rsidRDefault="00803344" w14:paraId="292CA090" wp14:textId="77777777">
            <w:pPr>
              <w:pStyle w:val="NormalnyWeb"/>
              <w:spacing w:before="0" w:beforeAutospacing="0" w:after="0" w:afterAutospacing="0"/>
              <w:jc w:val="center"/>
              <w:rPr>
                <w:rFonts w:ascii="Corbel" w:hAnsi="Corbel" w:eastAsia="Calibri"/>
                <w:color w:val="000000"/>
                <w:sz w:val="22"/>
                <w:szCs w:val="22"/>
                <w:lang w:val="en-GB" w:eastAsia="en-US"/>
              </w:rPr>
            </w:pPr>
            <w:r w:rsidRPr="008C469C">
              <w:rPr>
                <w:rFonts w:ascii="Corbel" w:hAnsi="Corbel" w:eastAsia="Calibri"/>
                <w:color w:val="000000"/>
                <w:sz w:val="22"/>
                <w:szCs w:val="22"/>
                <w:lang w:val="en-GB" w:eastAsia="en-US"/>
              </w:rPr>
              <w:t>K_K02</w:t>
            </w:r>
            <w:r>
              <w:rPr>
                <w:rFonts w:ascii="Corbel" w:hAnsi="Corbel" w:eastAsia="Calibri"/>
                <w:color w:val="000000"/>
                <w:sz w:val="22"/>
                <w:szCs w:val="22"/>
                <w:lang w:val="en-GB" w:eastAsia="en-US"/>
              </w:rPr>
              <w:t>,</w:t>
            </w:r>
            <w:r>
              <w:rPr>
                <w:rFonts w:ascii="Corbel" w:hAnsi="Corbel" w:eastAsia="Calibri"/>
                <w:color w:val="000000"/>
                <w:sz w:val="22"/>
                <w:szCs w:val="22"/>
                <w:lang w:val="en-GB" w:eastAsia="en-US"/>
              </w:rPr>
              <w:t xml:space="preserve"> </w:t>
            </w:r>
            <w:r w:rsidRPr="008C469C">
              <w:rPr>
                <w:rFonts w:ascii="Corbel" w:hAnsi="Corbel"/>
                <w:color w:val="000000"/>
                <w:sz w:val="22"/>
                <w:lang w:val="en-GB"/>
              </w:rPr>
              <w:t>K_K05</w:t>
            </w:r>
          </w:p>
        </w:tc>
      </w:tr>
    </w:tbl>
    <w:p xmlns:wp14="http://schemas.microsoft.com/office/word/2010/wordml" w:rsidRPr="007A652C" w:rsidR="0085747A" w:rsidP="00B819C8" w:rsidRDefault="0085747A" w14:paraId="4B99056E" wp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xmlns:wp14="http://schemas.microsoft.com/office/word/2010/wordml" w:rsidRPr="007A652C" w:rsidR="0085747A" w:rsidP="004242D1" w:rsidRDefault="002A0F18" w14:paraId="4C0D1DEB" wp14:textId="77777777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</w:rPr>
      </w:pPr>
      <w:r w:rsidRPr="007A652C">
        <w:rPr>
          <w:rFonts w:ascii="Corbel" w:hAnsi="Corbel"/>
          <w:b/>
        </w:rPr>
        <w:t>COURSE DESCRIPTION</w:t>
      </w:r>
    </w:p>
    <w:p xmlns:wp14="http://schemas.microsoft.com/office/word/2010/wordml" w:rsidRPr="007A652C" w:rsidR="0085747A" w:rsidP="006E2F5F" w:rsidRDefault="00D82B39" w14:paraId="49A83455" wp14:textId="7777777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b/>
          <w:lang w:val="en-US"/>
        </w:rPr>
      </w:pPr>
      <w:r w:rsidRPr="007A652C">
        <w:rPr>
          <w:rFonts w:ascii="Corbel" w:hAnsi="Corbel"/>
          <w:b/>
          <w:lang w:val="en-US"/>
        </w:rPr>
        <w:t>Content</w:t>
      </w:r>
      <w:r w:rsidRPr="007A652C" w:rsidR="0094705E">
        <w:rPr>
          <w:rFonts w:ascii="Corbel" w:hAnsi="Corbel"/>
          <w:b/>
          <w:lang w:val="en-US"/>
        </w:rPr>
        <w:t>s</w:t>
      </w:r>
      <w:r w:rsidRPr="007A652C">
        <w:rPr>
          <w:rFonts w:ascii="Corbel" w:hAnsi="Corbel"/>
          <w:b/>
          <w:lang w:val="en-US"/>
        </w:rPr>
        <w:t xml:space="preserve"> of </w:t>
      </w:r>
      <w:r w:rsidRPr="007A652C">
        <w:rPr>
          <w:rFonts w:ascii="Corbel" w:hAnsi="Corbel"/>
          <w:b/>
          <w:lang w:val="en-GB"/>
        </w:rPr>
        <w:t>the</w:t>
      </w:r>
      <w:r w:rsidRPr="007A652C">
        <w:rPr>
          <w:rFonts w:ascii="Corbel" w:hAnsi="Corbel"/>
          <w:b/>
          <w:lang w:val="en-US"/>
        </w:rPr>
        <w:t xml:space="preserve"> t</w:t>
      </w:r>
      <w:r w:rsidRPr="007A652C" w:rsidR="00AD4B1D">
        <w:rPr>
          <w:rFonts w:ascii="Corbel" w:hAnsi="Corbel"/>
          <w:b/>
          <w:lang w:val="en-US"/>
        </w:rPr>
        <w:t>utorial</w:t>
      </w:r>
      <w:r w:rsidRPr="007A652C">
        <w:rPr>
          <w:rFonts w:ascii="Corbel" w:hAnsi="Corbel"/>
          <w:b/>
          <w:lang w:val="en-US"/>
        </w:rPr>
        <w:t>s</w:t>
      </w:r>
      <w:r w:rsidRPr="007A652C" w:rsidR="00AD4B1D">
        <w:rPr>
          <w:rFonts w:ascii="Corbel" w:hAnsi="Corbel"/>
          <w:b/>
          <w:lang w:val="en-US"/>
        </w:rPr>
        <w:t>, seminar</w:t>
      </w:r>
      <w:r w:rsidRPr="007A652C">
        <w:rPr>
          <w:rFonts w:ascii="Corbel" w:hAnsi="Corbel"/>
          <w:b/>
          <w:lang w:val="en-US"/>
        </w:rPr>
        <w:t>s</w:t>
      </w:r>
      <w:r w:rsidRPr="007A652C" w:rsidR="009B1FA2">
        <w:rPr>
          <w:rFonts w:ascii="Corbel" w:hAnsi="Corbel"/>
          <w:b/>
          <w:lang w:val="en-US"/>
        </w:rPr>
        <w:t xml:space="preserve">, etc. </w:t>
      </w:r>
    </w:p>
    <w:tbl>
      <w:tblPr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7A652C" w:rsidR="007C43EC" w:rsidTr="006E2F5F" w14:paraId="5C38BAE3" wp14:textId="77777777">
        <w:tc>
          <w:tcPr>
            <w:tcW w:w="9639" w:type="dxa"/>
            <w:vAlign w:val="bottom"/>
          </w:tcPr>
          <w:p w:rsidRPr="007A652C" w:rsidR="0080255B" w:rsidP="0080255B" w:rsidRDefault="0080255B" w14:paraId="09117BE8" wp14:textId="77777777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Discussion of game scenario</w:t>
            </w:r>
          </w:p>
          <w:p w:rsidRPr="007A652C" w:rsidR="00E1484C" w:rsidP="0080255B" w:rsidRDefault="0080255B" w14:paraId="3D8E981A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 xml:space="preserve">Principles of strategic planning </w:t>
            </w:r>
            <w:r w:rsidRPr="007A652C" w:rsidR="00E1484C">
              <w:rPr>
                <w:rFonts w:ascii="Corbel" w:hAnsi="Corbel"/>
                <w:lang w:val="en-GB"/>
              </w:rPr>
              <w:t>analysis of the results of the test market</w:t>
            </w:r>
          </w:p>
          <w:p w:rsidRPr="007A652C" w:rsidR="00E1484C" w:rsidP="00E1484C" w:rsidRDefault="00E1484C" w14:paraId="24C9C6B5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 xml:space="preserve">establish the level of the company's financial needs </w:t>
            </w:r>
          </w:p>
          <w:p w:rsidRPr="007A652C" w:rsidR="00E1484C" w:rsidP="00E1484C" w:rsidRDefault="00E1484C" w14:paraId="131AF31D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assessment of the skills and style of team members</w:t>
            </w:r>
            <w:r w:rsidRPr="007A652C" w:rsidR="00884BBD">
              <w:rPr>
                <w:rFonts w:ascii="Corbel" w:hAnsi="Corbel"/>
                <w:lang w:val="en-GB"/>
              </w:rPr>
              <w:t xml:space="preserve"> (team creation)</w:t>
            </w:r>
          </w:p>
          <w:p w:rsidRPr="007A652C" w:rsidR="00E1484C" w:rsidP="00E1484C" w:rsidRDefault="00E1484C" w14:paraId="6EBB700E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allocation of responsibilities</w:t>
            </w:r>
          </w:p>
          <w:p w:rsidRPr="007A652C" w:rsidR="00E1484C" w:rsidP="00E1484C" w:rsidRDefault="00E1484C" w14:paraId="2CE18386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the organization of work and determine personal goals for each member</w:t>
            </w:r>
          </w:p>
          <w:p w:rsidRPr="007A652C" w:rsidR="00E1484C" w:rsidP="00E1484C" w:rsidRDefault="00E1484C" w14:paraId="726E695C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setting group norms</w:t>
            </w:r>
          </w:p>
          <w:p w:rsidRPr="007A652C" w:rsidR="00E1484C" w:rsidP="00E1484C" w:rsidRDefault="00E1484C" w14:paraId="34CA7FA3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determine the desired company image</w:t>
            </w:r>
          </w:p>
          <w:p w:rsidRPr="007A652C" w:rsidR="00E1484C" w:rsidP="00E1484C" w:rsidRDefault="00E1484C" w14:paraId="4B7959E1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planning the market strategy:</w:t>
            </w:r>
          </w:p>
          <w:p w:rsidRPr="007A652C" w:rsidR="00E1484C" w:rsidP="00E1484C" w:rsidRDefault="00E1484C" w14:paraId="7509AF34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analysis of the results of market research</w:t>
            </w:r>
          </w:p>
          <w:p w:rsidRPr="007A652C" w:rsidR="00BA2484" w:rsidP="00E1484C" w:rsidRDefault="00E1484C" w14:paraId="17954763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identification and selection of target segments;</w:t>
            </w:r>
          </w:p>
          <w:p w:rsidRPr="007A652C" w:rsidR="00E1484C" w:rsidP="00E1484C" w:rsidRDefault="00E1484C" w14:paraId="722CE2A3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selection of test markets</w:t>
            </w:r>
          </w:p>
        </w:tc>
      </w:tr>
      <w:tr xmlns:wp14="http://schemas.microsoft.com/office/word/2010/wordml" w:rsidRPr="00803344" w:rsidR="007C43EC" w:rsidTr="006E2F5F" w14:paraId="6F82A829" wp14:textId="77777777">
        <w:tc>
          <w:tcPr>
            <w:tcW w:w="9639" w:type="dxa"/>
            <w:vAlign w:val="bottom"/>
          </w:tcPr>
          <w:p w:rsidRPr="007A652C" w:rsidR="00E1484C" w:rsidP="00884BBD" w:rsidRDefault="00E1484C" w14:paraId="57646441" wp14:textId="77777777">
            <w:pPr>
              <w:spacing w:after="0"/>
              <w:rPr>
                <w:rFonts w:ascii="Corbel" w:hAnsi="Corbel"/>
                <w:caps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Preparing the market offer</w:t>
            </w:r>
          </w:p>
          <w:p w:rsidRPr="007A652C" w:rsidR="00E1484C" w:rsidP="00E1484C" w:rsidRDefault="00E1484C" w14:paraId="263334C7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design of the brands for testing the market</w:t>
            </w:r>
          </w:p>
          <w:p w:rsidRPr="007A652C" w:rsidR="00E1484C" w:rsidP="00E1484C" w:rsidRDefault="00E1484C" w14:paraId="711E3D9F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determination of production capacity</w:t>
            </w:r>
          </w:p>
          <w:p w:rsidRPr="007A652C" w:rsidR="00E1484C" w:rsidP="00884BBD" w:rsidRDefault="00884BBD" w14:paraId="694CF397" wp14:textId="77777777">
            <w:pPr>
              <w:spacing w:after="0"/>
              <w:rPr>
                <w:rFonts w:ascii="Corbel" w:hAnsi="Corbel"/>
                <w:caps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B</w:t>
            </w:r>
            <w:r w:rsidRPr="007A652C" w:rsidR="00E1484C">
              <w:rPr>
                <w:rFonts w:ascii="Corbel" w:hAnsi="Corbel"/>
                <w:lang w:val="en-GB"/>
              </w:rPr>
              <w:t>uilding advertising strategy and planning distribution channels</w:t>
            </w:r>
          </w:p>
          <w:p w:rsidRPr="007A652C" w:rsidR="00E1484C" w:rsidP="00E1484C" w:rsidRDefault="00E1484C" w14:paraId="377B2174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caps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analysis of market</w:t>
            </w:r>
            <w:r w:rsidRPr="007A652C">
              <w:rPr>
                <w:rFonts w:ascii="Corbel" w:hAnsi="Corbel"/>
                <w:caps/>
                <w:lang w:val="en-GB"/>
              </w:rPr>
              <w:t xml:space="preserve"> </w:t>
            </w:r>
            <w:r w:rsidRPr="007A652C">
              <w:rPr>
                <w:rFonts w:ascii="Corbel" w:hAnsi="Corbel"/>
                <w:lang w:val="en-GB"/>
              </w:rPr>
              <w:t>results</w:t>
            </w:r>
            <w:r w:rsidRPr="007A652C">
              <w:rPr>
                <w:rFonts w:ascii="Corbel" w:hAnsi="Corbel"/>
                <w:caps/>
                <w:lang w:val="en-GB"/>
              </w:rPr>
              <w:t xml:space="preserve"> </w:t>
            </w:r>
          </w:p>
          <w:p w:rsidRPr="007A652C" w:rsidR="00E1484C" w:rsidP="00E1484C" w:rsidRDefault="00E1484C" w14:paraId="778A7178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 xml:space="preserve">customization of strategy in </w:t>
            </w:r>
            <w:r w:rsidRPr="007A652C" w:rsidR="00884BBD">
              <w:rPr>
                <w:rFonts w:ascii="Corbel" w:hAnsi="Corbel"/>
                <w:lang w:val="en-GB"/>
              </w:rPr>
              <w:t xml:space="preserve">response to </w:t>
            </w:r>
            <w:r w:rsidRPr="007A652C">
              <w:rPr>
                <w:rFonts w:ascii="Corbel" w:hAnsi="Corbel"/>
                <w:lang w:val="en-GB"/>
              </w:rPr>
              <w:t>market conditions</w:t>
            </w:r>
          </w:p>
          <w:p w:rsidRPr="007A652C" w:rsidR="00E1484C" w:rsidP="00E1484C" w:rsidRDefault="00E1484C" w14:paraId="5CDEBAC5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preparation of marketing plan / roadmap</w:t>
            </w:r>
          </w:p>
          <w:p w:rsidRPr="007A652C" w:rsidR="00E1484C" w:rsidP="00E1484C" w:rsidRDefault="00E1484C" w14:paraId="34FB2595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development and use of R&amp;D project outcomes</w:t>
            </w:r>
          </w:p>
          <w:p w:rsidRPr="00803344" w:rsidR="007C43EC" w:rsidP="00803344" w:rsidRDefault="00E1484C" w14:paraId="791CB20F" wp14:textId="77777777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caps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improvement and change of marketing tactics</w:t>
            </w:r>
          </w:p>
        </w:tc>
      </w:tr>
      <w:tr xmlns:wp14="http://schemas.microsoft.com/office/word/2010/wordml" w:rsidRPr="00803344" w:rsidR="007C43EC" w:rsidTr="006E2F5F" w14:paraId="417377CC" wp14:textId="77777777">
        <w:tc>
          <w:tcPr>
            <w:tcW w:w="9639" w:type="dxa"/>
            <w:vAlign w:val="bottom"/>
          </w:tcPr>
          <w:p w:rsidRPr="007A652C" w:rsidR="007C43EC" w:rsidP="00E1484C" w:rsidRDefault="00E1484C" w14:paraId="3191E2D8" wp14:textId="77777777">
            <w:pPr>
              <w:spacing w:after="0" w:line="240" w:lineRule="auto"/>
              <w:jc w:val="both"/>
              <w:rPr>
                <w:rFonts w:ascii="Corbel" w:hAnsi="Corbel"/>
                <w:b/>
                <w:bCs/>
                <w:color w:val="000000"/>
                <w:szCs w:val="24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 xml:space="preserve">Preparation of the final report, </w:t>
            </w:r>
          </w:p>
        </w:tc>
      </w:tr>
      <w:tr xmlns:wp14="http://schemas.microsoft.com/office/word/2010/wordml" w:rsidRPr="00803344" w:rsidR="007C43EC" w:rsidTr="006E2F5F" w14:paraId="027D494C" wp14:textId="77777777">
        <w:tc>
          <w:tcPr>
            <w:tcW w:w="9639" w:type="dxa"/>
            <w:vAlign w:val="bottom"/>
          </w:tcPr>
          <w:p w:rsidRPr="007A652C" w:rsidR="00E62A1B" w:rsidP="00E1484C" w:rsidRDefault="00E1484C" w14:paraId="4E0F971C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orbel" w:hAnsi="Corbel"/>
                <w:b/>
                <w:bCs/>
                <w:color w:val="000000"/>
                <w:szCs w:val="24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A report on the activities of the company</w:t>
            </w:r>
          </w:p>
        </w:tc>
      </w:tr>
      <w:tr xmlns:wp14="http://schemas.microsoft.com/office/word/2010/wordml" w:rsidRPr="00803344" w:rsidR="00110DED" w:rsidTr="006E2F5F" w14:paraId="29848AA9" wp14:textId="77777777">
        <w:tc>
          <w:tcPr>
            <w:tcW w:w="9639" w:type="dxa"/>
            <w:vAlign w:val="bottom"/>
          </w:tcPr>
          <w:p w:rsidRPr="007A652C" w:rsidR="00110DED" w:rsidP="00E1484C" w:rsidRDefault="00E1484C" w14:paraId="72152F91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Written (oral</w:t>
            </w:r>
            <w:r w:rsidRPr="007A652C">
              <w:rPr>
                <w:rFonts w:ascii="Corbel" w:hAnsi="Corbel"/>
                <w:caps/>
                <w:lang w:val="en-GB"/>
              </w:rPr>
              <w:t xml:space="preserve">) </w:t>
            </w:r>
            <w:r w:rsidRPr="007A652C">
              <w:rPr>
                <w:rFonts w:ascii="Corbel" w:hAnsi="Corbel"/>
                <w:lang w:val="en-GB"/>
              </w:rPr>
              <w:t>tests</w:t>
            </w:r>
            <w:r w:rsidRPr="007A652C">
              <w:rPr>
                <w:rFonts w:ascii="Corbel" w:hAnsi="Corbel"/>
                <w:caps/>
                <w:lang w:val="en-GB"/>
              </w:rPr>
              <w:t xml:space="preserve"> /</w:t>
            </w:r>
            <w:r w:rsidRPr="007A652C">
              <w:rPr>
                <w:rFonts w:ascii="Corbel" w:hAnsi="Corbel"/>
                <w:lang w:val="en-GB"/>
              </w:rPr>
              <w:t xml:space="preserve"> group project</w:t>
            </w:r>
          </w:p>
        </w:tc>
      </w:tr>
    </w:tbl>
    <w:p xmlns:wp14="http://schemas.microsoft.com/office/word/2010/wordml" w:rsidRPr="007A652C" w:rsidR="0085747A" w:rsidP="00B819C8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z w:val="22"/>
          <w:lang w:val="en-GB"/>
        </w:rPr>
      </w:pPr>
    </w:p>
    <w:p xmlns:wp14="http://schemas.microsoft.com/office/word/2010/wordml" w:rsidRPr="007A652C" w:rsidR="0085747A" w:rsidP="004242D1" w:rsidRDefault="0094705E" w14:paraId="1A6CCE41" wp14:textId="77777777">
      <w:pPr>
        <w:pStyle w:val="Punktygwne"/>
        <w:numPr>
          <w:ilvl w:val="1"/>
          <w:numId w:val="3"/>
        </w:numPr>
        <w:spacing w:before="0" w:after="120"/>
        <w:rPr>
          <w:rFonts w:ascii="Corbel" w:hAnsi="Corbel"/>
          <w:b w:val="0"/>
          <w:smallCaps w:val="0"/>
          <w:sz w:val="22"/>
        </w:rPr>
      </w:pPr>
      <w:r w:rsidRPr="007A652C">
        <w:rPr>
          <w:rFonts w:ascii="Corbel" w:hAnsi="Corbel"/>
          <w:smallCaps w:val="0"/>
          <w:sz w:val="22"/>
        </w:rPr>
        <w:lastRenderedPageBreak/>
        <w:t>TEACHING</w:t>
      </w:r>
      <w:r w:rsidRPr="007A652C" w:rsidR="00AD4B1D">
        <w:rPr>
          <w:rFonts w:ascii="Corbel" w:hAnsi="Corbel"/>
          <w:smallCaps w:val="0"/>
          <w:sz w:val="22"/>
        </w:rPr>
        <w:t xml:space="preserve"> METHODS</w:t>
      </w:r>
      <w:r w:rsidRPr="007A652C" w:rsidR="0085747A">
        <w:rPr>
          <w:rFonts w:ascii="Corbel" w:hAnsi="Corbel"/>
          <w:b w:val="0"/>
          <w:smallCaps w:val="0"/>
          <w:sz w:val="22"/>
        </w:rPr>
        <w:t xml:space="preserve">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78"/>
      </w:tblGrid>
      <w:tr xmlns:wp14="http://schemas.microsoft.com/office/word/2010/wordml" w:rsidRPr="00803344" w:rsidR="009B1FA2" w:rsidTr="00463D13" w14:paraId="357AFFAB" wp14:textId="77777777">
        <w:tc>
          <w:tcPr>
            <w:tcW w:w="9778" w:type="dxa"/>
            <w:shd w:val="clear" w:color="auto" w:fill="auto"/>
          </w:tcPr>
          <w:p w:rsidRPr="007A652C" w:rsidR="009B1FA2" w:rsidP="00463D13" w:rsidRDefault="00E1484C" w14:paraId="58C4ED5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>Lectures with multimedia presentations, literature studies, case study and open and group/team discussions</w:t>
            </w:r>
          </w:p>
        </w:tc>
      </w:tr>
    </w:tbl>
    <w:p xmlns:wp14="http://schemas.microsoft.com/office/word/2010/wordml" w:rsidRPr="007A652C" w:rsidR="0085747A" w:rsidP="00B819C8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GB"/>
        </w:rPr>
      </w:pPr>
    </w:p>
    <w:p xmlns:wp14="http://schemas.microsoft.com/office/word/2010/wordml" w:rsidRPr="007A652C" w:rsidR="0085747A" w:rsidP="004242D1" w:rsidRDefault="00D85F62" w14:paraId="2D3537BB" wp14:textId="77777777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</w:rPr>
      </w:pPr>
      <w:r w:rsidRPr="007A652C">
        <w:rPr>
          <w:rFonts w:ascii="Corbel" w:hAnsi="Corbel"/>
          <w:sz w:val="22"/>
        </w:rPr>
        <w:t>Methods And Assessment</w:t>
      </w:r>
    </w:p>
    <w:p xmlns:wp14="http://schemas.microsoft.com/office/word/2010/wordml" w:rsidRPr="007A652C" w:rsidR="0085747A" w:rsidP="003A143B" w:rsidRDefault="0085747A" w14:paraId="20CAED2F" wp14:textId="77777777">
      <w:pPr>
        <w:pStyle w:val="Punktygwne"/>
        <w:spacing w:before="0" w:after="120"/>
        <w:rPr>
          <w:rFonts w:ascii="Corbel" w:hAnsi="Corbel"/>
          <w:b w:val="0"/>
          <w:smallCaps w:val="0"/>
          <w:sz w:val="22"/>
          <w:lang w:val="en-US"/>
        </w:rPr>
      </w:pPr>
      <w:r w:rsidRPr="007A652C">
        <w:rPr>
          <w:rFonts w:ascii="Corbel" w:hAnsi="Corbel"/>
          <w:b w:val="0"/>
          <w:smallCaps w:val="0"/>
          <w:sz w:val="22"/>
          <w:lang w:val="en-US"/>
        </w:rPr>
        <w:t xml:space="preserve">4.1 </w:t>
      </w:r>
      <w:r w:rsidRPr="007A652C" w:rsidR="00B53213">
        <w:rPr>
          <w:rFonts w:ascii="Corbel" w:hAnsi="Corbel"/>
          <w:b w:val="0"/>
          <w:smallCaps w:val="0"/>
          <w:sz w:val="22"/>
          <w:lang w:val="en-US"/>
        </w:rPr>
        <w:t xml:space="preserve">The methods of verification of </w:t>
      </w:r>
      <w:r w:rsidRPr="007A652C" w:rsidR="00754B59">
        <w:rPr>
          <w:rFonts w:ascii="Corbel" w:hAnsi="Corbel"/>
          <w:b w:val="0"/>
          <w:smallCaps w:val="0"/>
          <w:sz w:val="22"/>
          <w:lang w:val="en-US"/>
        </w:rPr>
        <w:t>learning</w:t>
      </w:r>
      <w:r w:rsidRPr="007A652C" w:rsidR="00B53213">
        <w:rPr>
          <w:rFonts w:ascii="Corbel" w:hAnsi="Corbel"/>
          <w:b w:val="0"/>
          <w:smallCaps w:val="0"/>
          <w:sz w:val="22"/>
          <w:lang w:val="en-US"/>
        </w:rPr>
        <w:t xml:space="preserve"> outcomes</w:t>
      </w: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56"/>
        <w:gridCol w:w="5528"/>
        <w:gridCol w:w="2131"/>
      </w:tblGrid>
      <w:tr xmlns:wp14="http://schemas.microsoft.com/office/word/2010/wordml" w:rsidRPr="007A652C" w:rsidR="0085747A" w:rsidTr="00514F86" w14:paraId="3AC44AFC" wp14:textId="77777777">
        <w:trPr>
          <w:trHeight w:val="650"/>
        </w:trPr>
        <w:tc>
          <w:tcPr>
            <w:tcW w:w="1956" w:type="dxa"/>
          </w:tcPr>
          <w:p w:rsidRPr="007A652C" w:rsidR="0085747A" w:rsidP="005E6E85" w:rsidRDefault="00754B59" w14:paraId="36C4373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</w:rPr>
              <w:t>Learning</w:t>
            </w:r>
            <w:r w:rsidRPr="007A652C" w:rsidR="00AD4B1D">
              <w:rPr>
                <w:rFonts w:ascii="Corbel" w:hAnsi="Corbel"/>
                <w:b w:val="0"/>
                <w:smallCaps w:val="0"/>
                <w:sz w:val="22"/>
              </w:rPr>
              <w:t xml:space="preserve"> outcomes (symbol)</w:t>
            </w:r>
          </w:p>
          <w:p w:rsidRPr="007A652C" w:rsidR="0085747A" w:rsidP="005E6E85" w:rsidRDefault="0085747A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528" w:type="dxa"/>
          </w:tcPr>
          <w:p w:rsidRPr="007A652C" w:rsidR="0085747A" w:rsidP="004F0088" w:rsidRDefault="007F4ABE" w14:paraId="4FDBF3B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Grading systems for </w:t>
            </w:r>
            <w:r w:rsidRPr="007A652C" w:rsidR="00D82B39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teaching</w:t>
            </w: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outcomes </w:t>
            </w:r>
            <w:r w:rsidRPr="007A652C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</w:t>
            </w: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i.e.</w:t>
            </w:r>
            <w:r w:rsidRPr="007A652C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: </w:t>
            </w: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test</w:t>
            </w:r>
            <w:r w:rsidRPr="007A652C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7A652C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oral exam</w:t>
            </w: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ination</w:t>
            </w:r>
            <w:r w:rsidRPr="007A652C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written exam</w:t>
            </w: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ination</w:t>
            </w:r>
            <w:r w:rsidRPr="007A652C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 essay</w:t>
            </w:r>
            <w:r w:rsidRPr="007A652C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,</w:t>
            </w:r>
            <w:r w:rsidRPr="007A652C" w:rsidR="00AD4B1D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project,</w:t>
            </w:r>
            <w:r w:rsidRPr="007A652C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report</w:t>
            </w:r>
            <w:r w:rsidRPr="007A652C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observation during classes</w:t>
            </w:r>
            <w:r w:rsidRPr="007A652C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)</w:t>
            </w:r>
          </w:p>
        </w:tc>
        <w:tc>
          <w:tcPr>
            <w:tcW w:w="2131" w:type="dxa"/>
          </w:tcPr>
          <w:p w:rsidRPr="007A652C" w:rsidR="0085747A" w:rsidP="004F0088" w:rsidRDefault="007F4ABE" w14:paraId="3495DA6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Learning format</w:t>
            </w:r>
            <w:r w:rsidRPr="007A652C" w:rsidR="00B53213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 </w:t>
            </w:r>
            <w:r w:rsidRPr="007A652C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(</w:t>
            </w: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lecture</w:t>
            </w:r>
            <w:r w:rsidRPr="007A652C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, </w:t>
            </w: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 xml:space="preserve">tutorial, </w:t>
            </w:r>
            <w:r w:rsidRPr="007A652C" w:rsidR="0085747A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…)</w:t>
            </w:r>
          </w:p>
        </w:tc>
      </w:tr>
      <w:tr xmlns:wp14="http://schemas.microsoft.com/office/word/2010/wordml" w:rsidRPr="007A652C" w:rsidR="0020069E" w:rsidTr="00514F86" w14:paraId="37667E40" wp14:textId="77777777">
        <w:trPr>
          <w:trHeight w:val="438"/>
        </w:trPr>
        <w:tc>
          <w:tcPr>
            <w:tcW w:w="1956" w:type="dxa"/>
          </w:tcPr>
          <w:p w:rsidRPr="007A652C" w:rsidR="0020069E" w:rsidP="00803344" w:rsidRDefault="0020069E" w14:paraId="24D59B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z w:val="22"/>
                <w:lang w:val="en-US"/>
              </w:rPr>
              <w:t xml:space="preserve">ek_01 </w:t>
            </w:r>
          </w:p>
        </w:tc>
        <w:tc>
          <w:tcPr>
            <w:tcW w:w="5528" w:type="dxa"/>
          </w:tcPr>
          <w:p w:rsidRPr="007A652C" w:rsidR="0020069E" w:rsidP="00803344" w:rsidRDefault="0020069E" w14:paraId="6F5D637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Oral examination</w:t>
            </w:r>
          </w:p>
        </w:tc>
        <w:tc>
          <w:tcPr>
            <w:tcW w:w="2131" w:type="dxa"/>
          </w:tcPr>
          <w:p w:rsidRPr="007A652C" w:rsidR="0020069E" w:rsidP="00803344" w:rsidRDefault="0020069E" w14:paraId="70F35ADC" wp14:textId="77777777">
            <w:pPr>
              <w:spacing w:after="0" w:line="240" w:lineRule="auto"/>
              <w:rPr>
                <w:rFonts w:ascii="Corbel" w:hAnsi="Corbel"/>
              </w:rPr>
            </w:pPr>
            <w:r w:rsidRPr="007A652C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xmlns:wp14="http://schemas.microsoft.com/office/word/2010/wordml" w:rsidRPr="007A652C" w:rsidR="0020069E" w:rsidTr="00514F86" w14:paraId="208ACC50" wp14:textId="77777777">
        <w:trPr>
          <w:trHeight w:val="153"/>
        </w:trPr>
        <w:tc>
          <w:tcPr>
            <w:tcW w:w="1956" w:type="dxa"/>
          </w:tcPr>
          <w:p w:rsidRPr="007A652C" w:rsidR="0020069E" w:rsidP="00803344" w:rsidRDefault="0020069E" w14:paraId="0A53D0B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z w:val="22"/>
                <w:lang w:val="en-US"/>
              </w:rPr>
              <w:t>Ek_02</w:t>
            </w:r>
          </w:p>
        </w:tc>
        <w:tc>
          <w:tcPr>
            <w:tcW w:w="5528" w:type="dxa"/>
          </w:tcPr>
          <w:p w:rsidRPr="007A652C" w:rsidR="0020069E" w:rsidP="00803344" w:rsidRDefault="0020069E" w14:paraId="21A63C7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test</w:t>
            </w:r>
          </w:p>
        </w:tc>
        <w:tc>
          <w:tcPr>
            <w:tcW w:w="2131" w:type="dxa"/>
          </w:tcPr>
          <w:p w:rsidRPr="007A652C" w:rsidR="0020069E" w:rsidP="00803344" w:rsidRDefault="0020069E" w14:paraId="08282142" wp14:textId="77777777">
            <w:pPr>
              <w:spacing w:after="0" w:line="240" w:lineRule="auto"/>
              <w:rPr>
                <w:rFonts w:ascii="Corbel" w:hAnsi="Corbel"/>
              </w:rPr>
            </w:pPr>
            <w:r w:rsidRPr="007A652C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xmlns:wp14="http://schemas.microsoft.com/office/word/2010/wordml" w:rsidRPr="007A652C" w:rsidR="0020069E" w:rsidTr="00803344" w14:paraId="3E5500F4" wp14:textId="77777777">
        <w:trPr>
          <w:trHeight w:val="282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7D1B4A8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z w:val="22"/>
                <w:lang w:val="en-US"/>
              </w:rPr>
              <w:t>ek_03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05E870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test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0C2D30E7" wp14:textId="77777777">
            <w:pPr>
              <w:spacing w:after="0" w:line="240" w:lineRule="auto"/>
              <w:rPr>
                <w:rFonts w:ascii="Corbel" w:hAnsi="Corbel"/>
              </w:rPr>
            </w:pPr>
            <w:r w:rsidRPr="007A652C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xmlns:wp14="http://schemas.microsoft.com/office/word/2010/wordml" w:rsidRPr="007A652C" w:rsidR="0020069E" w:rsidTr="00803344" w14:paraId="45F722BA" wp14:textId="77777777">
        <w:trPr>
          <w:trHeight w:val="258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61ADB44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z w:val="22"/>
                <w:lang w:val="en-US"/>
              </w:rPr>
              <w:t>Ek_04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060365F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of skills of analysis, test, essay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7CD9BA9F" wp14:textId="77777777">
            <w:pPr>
              <w:spacing w:after="0" w:line="240" w:lineRule="auto"/>
              <w:rPr>
                <w:rFonts w:ascii="Corbel" w:hAnsi="Corbel"/>
              </w:rPr>
            </w:pPr>
            <w:r w:rsidRPr="007A652C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xmlns:wp14="http://schemas.microsoft.com/office/word/2010/wordml" w:rsidRPr="007A652C" w:rsidR="0020069E" w:rsidTr="00803344" w14:paraId="0B5DB06F" wp14:textId="77777777">
        <w:trPr>
          <w:trHeight w:val="276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09BC0A2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z w:val="22"/>
                <w:lang w:val="en-US"/>
              </w:rPr>
              <w:t>ek_05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03CFBF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of skills of analysis, test, project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7684EEBF" wp14:textId="77777777">
            <w:pPr>
              <w:spacing w:after="0" w:line="240" w:lineRule="auto"/>
              <w:rPr>
                <w:rFonts w:ascii="Corbel" w:hAnsi="Corbel"/>
              </w:rPr>
            </w:pPr>
            <w:r w:rsidRPr="007A652C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  <w:tr xmlns:wp14="http://schemas.microsoft.com/office/word/2010/wordml" w:rsidRPr="007A652C" w:rsidR="0020069E" w:rsidTr="00803344" w14:paraId="5D332C57" wp14:textId="77777777">
        <w:trPr>
          <w:trHeight w:val="280"/>
        </w:trPr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09A6D4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z w:val="22"/>
                <w:lang w:val="en-US"/>
              </w:rPr>
              <w:t>Ek_06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4487BB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assessment of skills of analysis, presentations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A652C" w:rsidR="0020069E" w:rsidP="00803344" w:rsidRDefault="0020069E" w14:paraId="39C800C3" wp14:textId="77777777">
            <w:pPr>
              <w:spacing w:after="0" w:line="240" w:lineRule="auto"/>
              <w:rPr>
                <w:rFonts w:ascii="Corbel" w:hAnsi="Corbel"/>
              </w:rPr>
            </w:pPr>
            <w:r w:rsidRPr="007A652C">
              <w:rPr>
                <w:rFonts w:ascii="Corbel" w:hAnsi="Corbel"/>
                <w:color w:val="000000"/>
                <w:lang w:val="en-US"/>
              </w:rPr>
              <w:t>tutorial</w:t>
            </w:r>
          </w:p>
        </w:tc>
      </w:tr>
    </w:tbl>
    <w:p xmlns:wp14="http://schemas.microsoft.com/office/word/2010/wordml" w:rsidRPr="007A652C" w:rsidR="0085747A" w:rsidP="00B819C8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  <w:bookmarkStart w:name="_GoBack" w:id="0"/>
      <w:bookmarkEnd w:id="0"/>
    </w:p>
    <w:p xmlns:wp14="http://schemas.microsoft.com/office/word/2010/wordml" w:rsidRPr="007A652C" w:rsidR="0085747A" w:rsidP="000E5AD1" w:rsidRDefault="00627809" w14:paraId="2D7EBE5E" wp14:textId="77777777">
      <w:pPr>
        <w:pStyle w:val="Punktygwne"/>
        <w:spacing w:before="0" w:after="120"/>
        <w:rPr>
          <w:rFonts w:ascii="Corbel" w:hAnsi="Corbel"/>
          <w:b w:val="0"/>
          <w:smallCaps w:val="0"/>
          <w:color w:val="00B050"/>
          <w:sz w:val="22"/>
          <w:lang w:val="en-US"/>
        </w:rPr>
      </w:pPr>
      <w:r w:rsidRPr="007A652C">
        <w:rPr>
          <w:rFonts w:ascii="Corbel" w:hAnsi="Corbel"/>
          <w:b w:val="0"/>
          <w:smallCaps w:val="0"/>
          <w:sz w:val="22"/>
          <w:lang w:val="en-US"/>
        </w:rPr>
        <w:t>4.2 Assessment</w:t>
      </w:r>
      <w:r w:rsidRPr="007A652C" w:rsidR="00D82B39">
        <w:rPr>
          <w:rFonts w:ascii="Corbel" w:hAnsi="Corbel"/>
          <w:b w:val="0"/>
          <w:smallCaps w:val="0"/>
          <w:sz w:val="22"/>
          <w:lang w:val="en-US"/>
        </w:rPr>
        <w:t xml:space="preserve"> and credit requirements</w:t>
      </w: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xmlns:wp14="http://schemas.microsoft.com/office/word/2010/wordml" w:rsidRPr="00803344" w:rsidR="0085747A" w:rsidTr="00D70906" w14:paraId="315FFA2A" wp14:textId="77777777">
        <w:trPr>
          <w:trHeight w:val="515"/>
        </w:trPr>
        <w:tc>
          <w:tcPr>
            <w:tcW w:w="9633" w:type="dxa"/>
          </w:tcPr>
          <w:p w:rsidRPr="007A652C" w:rsidR="0085747A" w:rsidP="00627809" w:rsidRDefault="00D70906" w14:paraId="56E2081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Student must present his/her understanding of the topics taught, through both oral and written expressions </w:t>
            </w:r>
            <w:r w:rsidRPr="007A652C" w:rsidR="006B63A5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of his/her knowledge i.e. </w:t>
            </w:r>
            <w:r w:rsidRPr="007A652C" w:rsidR="006B63A5">
              <w:rPr>
                <w:rFonts w:ascii="Corbel" w:hAnsi="Corbel"/>
                <w:b w:val="0"/>
                <w:smallCaps w:val="0"/>
                <w:color w:val="000000"/>
                <w:sz w:val="22"/>
                <w:lang w:val="en-US"/>
              </w:rPr>
              <w:t>project, reports, test</w:t>
            </w:r>
          </w:p>
        </w:tc>
      </w:tr>
    </w:tbl>
    <w:p xmlns:wp14="http://schemas.microsoft.com/office/word/2010/wordml" w:rsidRPr="007A652C" w:rsidR="0085747A" w:rsidP="00B819C8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mallCaps w:val="0"/>
          <w:sz w:val="22"/>
          <w:lang w:val="en-US"/>
        </w:rPr>
      </w:pPr>
    </w:p>
    <w:p xmlns:wp14="http://schemas.microsoft.com/office/word/2010/wordml" w:rsidRPr="007A652C" w:rsidR="0085747A" w:rsidP="003A143B" w:rsidRDefault="0085747A" w14:paraId="59797951" wp14:textId="77777777">
      <w:pPr>
        <w:pStyle w:val="Punktygwne"/>
        <w:spacing w:before="0" w:after="120"/>
        <w:ind w:left="284" w:hanging="284"/>
        <w:rPr>
          <w:rFonts w:ascii="Corbel" w:hAnsi="Corbel"/>
          <w:b w:val="0"/>
          <w:i/>
          <w:sz w:val="22"/>
          <w:lang w:val="en-US"/>
        </w:rPr>
      </w:pPr>
      <w:r w:rsidRPr="007A652C">
        <w:rPr>
          <w:rFonts w:ascii="Corbel" w:hAnsi="Corbel"/>
          <w:smallCaps w:val="0"/>
          <w:sz w:val="22"/>
          <w:lang w:val="en-US"/>
        </w:rPr>
        <w:t xml:space="preserve">5. </w:t>
      </w:r>
      <w:r w:rsidRPr="007A652C" w:rsidR="00D85F62">
        <w:rPr>
          <w:rFonts w:ascii="Corbel" w:hAnsi="Corbel"/>
          <w:sz w:val="22"/>
          <w:lang w:val="en-US"/>
        </w:rPr>
        <w:t xml:space="preserve">Total Student Workload Needed To Achieve Expected Learning Outcomes With Regard To Time And ECTS Credit Points </w:t>
      </w:r>
    </w:p>
    <w:tbl>
      <w:tblPr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9"/>
        <w:gridCol w:w="3828"/>
      </w:tblGrid>
      <w:tr xmlns:wp14="http://schemas.microsoft.com/office/word/2010/wordml" w:rsidRPr="00803344" w:rsidR="0085747A" w:rsidTr="00514F86" w14:paraId="1B32DC79" wp14:textId="77777777">
        <w:tc>
          <w:tcPr>
            <w:tcW w:w="4819" w:type="dxa"/>
          </w:tcPr>
          <w:p w:rsidRPr="007A652C" w:rsidR="0085747A" w:rsidP="00B819C8" w:rsidRDefault="00AD4B1D" w14:paraId="18283460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GB"/>
              </w:rPr>
            </w:pPr>
            <w:r w:rsidRPr="007A652C">
              <w:rPr>
                <w:rFonts w:ascii="Corbel" w:hAnsi="Corbel"/>
                <w:lang w:val="en-GB"/>
              </w:rPr>
              <w:t>Activity</w:t>
            </w:r>
          </w:p>
        </w:tc>
        <w:tc>
          <w:tcPr>
            <w:tcW w:w="3828" w:type="dxa"/>
          </w:tcPr>
          <w:p w:rsidRPr="007A652C" w:rsidR="0085747A" w:rsidP="00AD4B1D" w:rsidRDefault="00AD4B1D" w14:paraId="5E7D140B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A652C">
              <w:rPr>
                <w:rFonts w:ascii="Corbel" w:hAnsi="Corbel"/>
                <w:lang w:val="en-US"/>
              </w:rPr>
              <w:t>No</w:t>
            </w:r>
            <w:r w:rsidRPr="007A652C" w:rsidR="004B28B0">
              <w:rPr>
                <w:rFonts w:ascii="Corbel" w:hAnsi="Corbel"/>
                <w:lang w:val="en-US"/>
              </w:rPr>
              <w:t>.</w:t>
            </w:r>
            <w:r w:rsidRPr="007A652C">
              <w:rPr>
                <w:rFonts w:ascii="Corbel" w:hAnsi="Corbel"/>
                <w:lang w:val="en-US"/>
              </w:rPr>
              <w:t xml:space="preserve"> of hours</w:t>
            </w:r>
            <w:r w:rsidRPr="007A652C" w:rsidR="0085747A">
              <w:rPr>
                <w:rFonts w:ascii="Corbel" w:hAnsi="Corbel"/>
                <w:lang w:val="en-US"/>
              </w:rPr>
              <w:t>/</w:t>
            </w:r>
            <w:r w:rsidRPr="007A652C">
              <w:rPr>
                <w:rFonts w:ascii="Corbel" w:hAnsi="Corbel"/>
                <w:lang w:val="en-US"/>
              </w:rPr>
              <w:t xml:space="preserve">Student workload </w:t>
            </w:r>
          </w:p>
        </w:tc>
      </w:tr>
      <w:tr xmlns:wp14="http://schemas.microsoft.com/office/word/2010/wordml" w:rsidRPr="007A652C" w:rsidR="0085747A" w:rsidTr="00514F86" w14:paraId="740738A2" wp14:textId="77777777">
        <w:tc>
          <w:tcPr>
            <w:tcW w:w="4819" w:type="dxa"/>
          </w:tcPr>
          <w:p w:rsidRPr="007A652C" w:rsidR="0085747A" w:rsidP="004B28B0" w:rsidRDefault="004B28B0" w14:paraId="5BE11437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A652C">
              <w:rPr>
                <w:rFonts w:ascii="Corbel" w:hAnsi="Corbel"/>
                <w:lang w:val="en-US"/>
              </w:rPr>
              <w:t>Hours of classes according to Study Plan</w:t>
            </w:r>
          </w:p>
        </w:tc>
        <w:tc>
          <w:tcPr>
            <w:tcW w:w="3828" w:type="dxa"/>
          </w:tcPr>
          <w:p w:rsidRPr="007A652C" w:rsidR="0085747A" w:rsidP="00B46EDA" w:rsidRDefault="00514F86" w14:paraId="60DA3216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7A652C">
              <w:rPr>
                <w:rFonts w:ascii="Corbel" w:hAnsi="Corbel"/>
                <w:lang w:val="en-US"/>
              </w:rPr>
              <w:t>30</w:t>
            </w:r>
          </w:p>
        </w:tc>
      </w:tr>
      <w:tr xmlns:wp14="http://schemas.microsoft.com/office/word/2010/wordml" w:rsidRPr="007A652C" w:rsidR="0085747A" w:rsidTr="00514F86" w14:paraId="6E4F0EB7" wp14:textId="77777777">
        <w:tc>
          <w:tcPr>
            <w:tcW w:w="4819" w:type="dxa"/>
          </w:tcPr>
          <w:p w:rsidRPr="007A652C" w:rsidR="0085747A" w:rsidP="00D82B39" w:rsidRDefault="00D82B39" w14:paraId="2581ED6C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A652C">
              <w:rPr>
                <w:rFonts w:ascii="Corbel" w:hAnsi="Corbel"/>
                <w:lang w:val="en-US"/>
              </w:rPr>
              <w:t>T</w:t>
            </w:r>
            <w:r w:rsidRPr="007A652C" w:rsidR="004B28B0">
              <w:rPr>
                <w:rFonts w:ascii="Corbel" w:hAnsi="Corbel"/>
                <w:lang w:val="en-US"/>
              </w:rPr>
              <w:t>utorial</w:t>
            </w:r>
            <w:r w:rsidRPr="007A652C">
              <w:rPr>
                <w:rFonts w:ascii="Corbel" w:hAnsi="Corbel"/>
                <w:lang w:val="en-US"/>
              </w:rPr>
              <w:t xml:space="preserve"> preparation</w:t>
            </w:r>
          </w:p>
        </w:tc>
        <w:tc>
          <w:tcPr>
            <w:tcW w:w="3828" w:type="dxa"/>
          </w:tcPr>
          <w:p w:rsidRPr="007A652C" w:rsidR="0085747A" w:rsidP="00B46EDA" w:rsidRDefault="00514F86" w14:paraId="5D369756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7A652C">
              <w:rPr>
                <w:rFonts w:ascii="Corbel" w:hAnsi="Corbel"/>
                <w:lang w:val="en-US"/>
              </w:rPr>
              <w:t>10</w:t>
            </w:r>
          </w:p>
        </w:tc>
      </w:tr>
      <w:tr xmlns:wp14="http://schemas.microsoft.com/office/word/2010/wordml" w:rsidRPr="007A652C" w:rsidR="0085747A" w:rsidTr="00514F86" w14:paraId="70BCF973" wp14:textId="77777777">
        <w:tc>
          <w:tcPr>
            <w:tcW w:w="4819" w:type="dxa"/>
          </w:tcPr>
          <w:p w:rsidRPr="007A652C" w:rsidR="0085747A" w:rsidP="00D82B39" w:rsidRDefault="00D82B39" w14:paraId="1AA69DAB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A652C">
              <w:rPr>
                <w:rFonts w:ascii="Corbel" w:hAnsi="Corbel"/>
                <w:lang w:val="en-US"/>
              </w:rPr>
              <w:t>Consultations (attending</w:t>
            </w:r>
            <w:r w:rsidRPr="007A652C" w:rsidR="00D72827">
              <w:rPr>
                <w:rFonts w:ascii="Corbel" w:hAnsi="Corbel"/>
                <w:lang w:val="en-US"/>
              </w:rPr>
              <w:t xml:space="preserve"> </w:t>
            </w:r>
            <w:r w:rsidRPr="007A652C">
              <w:rPr>
                <w:rFonts w:ascii="Corbel" w:hAnsi="Corbel"/>
                <w:lang w:val="en-US"/>
              </w:rPr>
              <w:t>the teacher’s office hours)</w:t>
            </w:r>
          </w:p>
        </w:tc>
        <w:tc>
          <w:tcPr>
            <w:tcW w:w="3828" w:type="dxa"/>
          </w:tcPr>
          <w:p w:rsidRPr="007A652C" w:rsidR="0085747A" w:rsidP="00B46EDA" w:rsidRDefault="00514F86" w14:paraId="2B2B7304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7A652C">
              <w:rPr>
                <w:rFonts w:ascii="Corbel" w:hAnsi="Corbel"/>
                <w:lang w:val="en-US"/>
              </w:rPr>
              <w:t>9</w:t>
            </w:r>
          </w:p>
        </w:tc>
      </w:tr>
      <w:tr xmlns:wp14="http://schemas.microsoft.com/office/word/2010/wordml" w:rsidRPr="007A652C" w:rsidR="0085747A" w:rsidTr="00514F86" w14:paraId="7811D110" wp14:textId="77777777">
        <w:tc>
          <w:tcPr>
            <w:tcW w:w="4819" w:type="dxa"/>
          </w:tcPr>
          <w:p w:rsidRPr="007A652C" w:rsidR="0085747A" w:rsidP="00D82B39" w:rsidRDefault="00D82B39" w14:paraId="26F1B13B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A652C">
              <w:rPr>
                <w:rFonts w:ascii="Corbel" w:hAnsi="Corbel"/>
                <w:lang w:val="en-US"/>
              </w:rPr>
              <w:t>Essay/report writing</w:t>
            </w:r>
          </w:p>
        </w:tc>
        <w:tc>
          <w:tcPr>
            <w:tcW w:w="3828" w:type="dxa"/>
          </w:tcPr>
          <w:p w:rsidRPr="007A652C" w:rsidR="0085747A" w:rsidP="004D3265" w:rsidRDefault="00B46EDA" w14:paraId="33CFEC6B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7A652C">
              <w:rPr>
                <w:rFonts w:ascii="Corbel" w:hAnsi="Corbel"/>
                <w:lang w:val="en-US"/>
              </w:rPr>
              <w:t>1</w:t>
            </w:r>
            <w:r w:rsidRPr="007A652C" w:rsidR="004D3265">
              <w:rPr>
                <w:rFonts w:ascii="Corbel" w:hAnsi="Corbel"/>
                <w:lang w:val="en-US"/>
              </w:rPr>
              <w:t>5</w:t>
            </w:r>
          </w:p>
        </w:tc>
      </w:tr>
      <w:tr xmlns:wp14="http://schemas.microsoft.com/office/word/2010/wordml" w:rsidRPr="007A652C" w:rsidR="0085747A" w:rsidTr="00514F86" w14:paraId="48BA7C7A" wp14:textId="77777777">
        <w:tc>
          <w:tcPr>
            <w:tcW w:w="4819" w:type="dxa"/>
          </w:tcPr>
          <w:p w:rsidRPr="007A652C" w:rsidR="0085747A" w:rsidP="00D82B39" w:rsidRDefault="00D82B39" w14:paraId="1432C004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lang w:val="en-US"/>
              </w:rPr>
            </w:pPr>
            <w:r w:rsidRPr="007A652C">
              <w:rPr>
                <w:rFonts w:ascii="Corbel" w:hAnsi="Corbel"/>
                <w:lang w:val="en-US"/>
              </w:rPr>
              <w:t>The final examination p</w:t>
            </w:r>
            <w:r w:rsidRPr="007A652C" w:rsidR="00D72827">
              <w:rPr>
                <w:rFonts w:ascii="Corbel" w:hAnsi="Corbel"/>
                <w:lang w:val="en-US"/>
              </w:rPr>
              <w:t>repar</w:t>
            </w:r>
            <w:r w:rsidRPr="007A652C">
              <w:rPr>
                <w:rFonts w:ascii="Corbel" w:hAnsi="Corbel"/>
                <w:lang w:val="en-US"/>
              </w:rPr>
              <w:t>ation</w:t>
            </w:r>
            <w:r w:rsidRPr="007A652C" w:rsidR="00D72827">
              <w:rPr>
                <w:rFonts w:ascii="Corbel" w:hAnsi="Corbel"/>
                <w:lang w:val="en-US"/>
              </w:rPr>
              <w:t xml:space="preserve"> </w:t>
            </w:r>
          </w:p>
        </w:tc>
        <w:tc>
          <w:tcPr>
            <w:tcW w:w="3828" w:type="dxa"/>
          </w:tcPr>
          <w:p w:rsidRPr="007A652C" w:rsidR="0085747A" w:rsidP="00B46EDA" w:rsidRDefault="00B46EDA" w14:paraId="446DE71A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lang w:val="en-US"/>
              </w:rPr>
            </w:pPr>
            <w:r w:rsidRPr="007A652C">
              <w:rPr>
                <w:rFonts w:ascii="Corbel" w:hAnsi="Corbel"/>
                <w:lang w:val="en-US"/>
              </w:rPr>
              <w:t>10</w:t>
            </w:r>
          </w:p>
        </w:tc>
      </w:tr>
      <w:tr xmlns:wp14="http://schemas.microsoft.com/office/word/2010/wordml" w:rsidRPr="007A652C" w:rsidR="0085747A" w:rsidTr="00514F86" w14:paraId="2D96AB81" wp14:textId="77777777">
        <w:tc>
          <w:tcPr>
            <w:tcW w:w="4819" w:type="dxa"/>
          </w:tcPr>
          <w:p w:rsidRPr="007A652C" w:rsidR="0085747A" w:rsidP="00D82B39" w:rsidRDefault="000C13F2" w14:paraId="6979DCFC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A652C">
              <w:rPr>
                <w:rFonts w:ascii="Corbel" w:hAnsi="Corbel"/>
              </w:rPr>
              <w:t>Assessment of knowledge</w:t>
            </w:r>
            <w:r w:rsidRPr="007A652C" w:rsidR="00D82B39">
              <w:rPr>
                <w:rFonts w:ascii="Corbel" w:hAnsi="Corbel"/>
              </w:rPr>
              <w:t xml:space="preserve"> </w:t>
            </w:r>
            <w:r w:rsidRPr="007A652C">
              <w:rPr>
                <w:rFonts w:ascii="Corbel" w:hAnsi="Corbel"/>
              </w:rPr>
              <w:t>(test)</w:t>
            </w:r>
          </w:p>
        </w:tc>
        <w:tc>
          <w:tcPr>
            <w:tcW w:w="3828" w:type="dxa"/>
          </w:tcPr>
          <w:p w:rsidRPr="007A652C" w:rsidR="0085747A" w:rsidP="00CC666A" w:rsidRDefault="00CC666A" w14:paraId="649841BE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7A652C">
              <w:rPr>
                <w:rFonts w:ascii="Corbel" w:hAnsi="Corbel"/>
              </w:rPr>
              <w:t>1</w:t>
            </w:r>
          </w:p>
        </w:tc>
      </w:tr>
      <w:tr xmlns:wp14="http://schemas.microsoft.com/office/word/2010/wordml" w:rsidRPr="007A652C" w:rsidR="0085747A" w:rsidTr="00514F86" w14:paraId="5DB68C2C" wp14:textId="77777777">
        <w:tc>
          <w:tcPr>
            <w:tcW w:w="4819" w:type="dxa"/>
          </w:tcPr>
          <w:p w:rsidRPr="007A652C" w:rsidR="0085747A" w:rsidP="00CB590F" w:rsidRDefault="00D72827" w14:paraId="2191DB89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7A652C">
              <w:rPr>
                <w:rFonts w:ascii="Corbel" w:hAnsi="Corbel"/>
              </w:rPr>
              <w:t>TOTAL NUMBER OF HOURS</w:t>
            </w:r>
          </w:p>
        </w:tc>
        <w:tc>
          <w:tcPr>
            <w:tcW w:w="3828" w:type="dxa"/>
          </w:tcPr>
          <w:p w:rsidRPr="007A652C" w:rsidR="0085747A" w:rsidP="00CB590F" w:rsidRDefault="00B46EDA" w14:paraId="58A771A2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 w:rsidRPr="007A652C">
              <w:rPr>
                <w:rFonts w:ascii="Corbel" w:hAnsi="Corbel"/>
              </w:rPr>
              <w:t>7</w:t>
            </w:r>
            <w:r w:rsidRPr="007A652C" w:rsidR="00514F86">
              <w:rPr>
                <w:rFonts w:ascii="Corbel" w:hAnsi="Corbel"/>
              </w:rPr>
              <w:t>5</w:t>
            </w:r>
          </w:p>
        </w:tc>
      </w:tr>
      <w:tr xmlns:wp14="http://schemas.microsoft.com/office/word/2010/wordml" w:rsidRPr="007A652C" w:rsidR="0085747A" w:rsidTr="00514F86" w14:paraId="3BC373F4" wp14:textId="77777777">
        <w:tc>
          <w:tcPr>
            <w:tcW w:w="4819" w:type="dxa"/>
          </w:tcPr>
          <w:p w:rsidRPr="007A652C" w:rsidR="0085747A" w:rsidP="00D72827" w:rsidRDefault="0085747A" w14:paraId="14C6EE24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7A652C">
              <w:rPr>
                <w:rFonts w:ascii="Corbel" w:hAnsi="Corbel"/>
                <w:b/>
                <w:lang w:val="en-US"/>
              </w:rPr>
              <w:t>ECTS</w:t>
            </w:r>
            <w:r w:rsidRPr="007A652C" w:rsidR="00D72827">
              <w:rPr>
                <w:rFonts w:ascii="Corbel" w:hAnsi="Corbel"/>
                <w:b/>
                <w:lang w:val="en-US"/>
              </w:rPr>
              <w:t xml:space="preserve"> CREDITS IN TOTAL</w:t>
            </w:r>
          </w:p>
        </w:tc>
        <w:tc>
          <w:tcPr>
            <w:tcW w:w="3828" w:type="dxa"/>
          </w:tcPr>
          <w:p w:rsidRPr="007A652C" w:rsidR="0085747A" w:rsidP="00CC666A" w:rsidRDefault="00CC666A" w14:paraId="0B778152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lang w:val="en-US"/>
              </w:rPr>
            </w:pPr>
            <w:r w:rsidRPr="007A652C">
              <w:rPr>
                <w:rFonts w:ascii="Corbel" w:hAnsi="Corbel"/>
                <w:b/>
                <w:lang w:val="en-US"/>
              </w:rPr>
              <w:t>3</w:t>
            </w:r>
          </w:p>
        </w:tc>
      </w:tr>
    </w:tbl>
    <w:p xmlns:wp14="http://schemas.microsoft.com/office/word/2010/wordml" w:rsidRPr="007A652C" w:rsidR="00CC666A" w:rsidP="00CC666A" w:rsidRDefault="00CC666A" w14:paraId="1FC39945" wp14:textId="77777777">
      <w:pPr>
        <w:pStyle w:val="Punktygwne"/>
        <w:spacing w:before="0" w:after="120"/>
        <w:ind w:left="714"/>
        <w:rPr>
          <w:rFonts w:ascii="Corbel" w:hAnsi="Corbel"/>
          <w:smallCaps w:val="0"/>
          <w:sz w:val="22"/>
        </w:rPr>
      </w:pPr>
    </w:p>
    <w:p xmlns:wp14="http://schemas.microsoft.com/office/word/2010/wordml" w:rsidRPr="007A652C" w:rsidR="00514F86" w:rsidRDefault="00514F86" w14:paraId="0562CB0E" wp14:textId="77777777">
      <w:pPr>
        <w:spacing w:after="0" w:line="240" w:lineRule="auto"/>
        <w:rPr>
          <w:rFonts w:ascii="Corbel" w:hAnsi="Corbel"/>
          <w:b/>
          <w:smallCaps/>
        </w:rPr>
      </w:pPr>
      <w:r w:rsidRPr="007A652C">
        <w:rPr>
          <w:rFonts w:ascii="Corbel" w:hAnsi="Corbel"/>
        </w:rPr>
        <w:br w:type="page"/>
      </w:r>
    </w:p>
    <w:p xmlns:wp14="http://schemas.microsoft.com/office/word/2010/wordml" w:rsidRPr="007A652C" w:rsidR="0085747A" w:rsidP="004242D1" w:rsidRDefault="00D85F62" w14:paraId="5778AA7A" wp14:textId="77777777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mallCaps w:val="0"/>
          <w:sz w:val="22"/>
        </w:rPr>
      </w:pPr>
      <w:r w:rsidRPr="007A652C">
        <w:rPr>
          <w:rFonts w:ascii="Corbel" w:hAnsi="Corbel"/>
          <w:sz w:val="22"/>
        </w:rPr>
        <w:lastRenderedPageBreak/>
        <w:t>Internship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7A652C" w:rsidR="0085747A" w:rsidTr="005E6E85" w14:paraId="59217A4D" wp14:textId="77777777">
        <w:tc>
          <w:tcPr>
            <w:tcW w:w="3544" w:type="dxa"/>
          </w:tcPr>
          <w:p w:rsidRPr="007A652C" w:rsidR="0085747A" w:rsidP="005E6E85" w:rsidRDefault="004B28B0" w14:paraId="4F73681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</w:rPr>
              <w:t>Number of hours</w:t>
            </w:r>
          </w:p>
        </w:tc>
        <w:tc>
          <w:tcPr>
            <w:tcW w:w="3969" w:type="dxa"/>
          </w:tcPr>
          <w:p w:rsidRPr="007A652C" w:rsidR="0085747A" w:rsidP="004D3265" w:rsidRDefault="004D3265" w14:paraId="6A09E91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7A65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</w:p>
        </w:tc>
      </w:tr>
      <w:tr xmlns:wp14="http://schemas.microsoft.com/office/word/2010/wordml" w:rsidRPr="007A652C" w:rsidR="0085747A" w:rsidTr="005E6E85" w14:paraId="4E8DDC22" wp14:textId="77777777">
        <w:tc>
          <w:tcPr>
            <w:tcW w:w="3544" w:type="dxa"/>
          </w:tcPr>
          <w:p w:rsidRPr="007A652C" w:rsidR="0085747A" w:rsidP="004B28B0" w:rsidRDefault="004B28B0" w14:paraId="53BF3CF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>Rules and forms of internship</w:t>
            </w:r>
            <w:r w:rsidRPr="007A652C" w:rsidR="0085747A">
              <w:rPr>
                <w:rFonts w:ascii="Corbel" w:hAnsi="Corbel"/>
                <w:b w:val="0"/>
                <w:smallCaps w:val="0"/>
                <w:sz w:val="22"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:rsidRPr="007A652C" w:rsidR="0085747A" w:rsidP="004D3265" w:rsidRDefault="004D3265" w14:paraId="33E67AC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lang w:val="en-US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US"/>
              </w:rPr>
              <w:t>-</w:t>
            </w:r>
          </w:p>
        </w:tc>
      </w:tr>
    </w:tbl>
    <w:p xmlns:wp14="http://schemas.microsoft.com/office/word/2010/wordml" w:rsidRPr="007A652C" w:rsidR="0085747A" w:rsidP="00B819C8" w:rsidRDefault="0085747A" w14:paraId="34CE0A4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US"/>
        </w:rPr>
      </w:pPr>
    </w:p>
    <w:p xmlns:wp14="http://schemas.microsoft.com/office/word/2010/wordml" w:rsidRPr="007A652C" w:rsidR="0085747A" w:rsidP="004242D1" w:rsidRDefault="00D85F62" w14:paraId="4BE5AD15" wp14:textId="77777777">
      <w:pPr>
        <w:pStyle w:val="Punktygwne"/>
        <w:numPr>
          <w:ilvl w:val="0"/>
          <w:numId w:val="5"/>
        </w:numPr>
        <w:spacing w:before="0" w:after="120"/>
        <w:ind w:left="714" w:hanging="357"/>
        <w:rPr>
          <w:rFonts w:ascii="Corbel" w:hAnsi="Corbel"/>
          <w:sz w:val="22"/>
        </w:rPr>
      </w:pPr>
      <w:r w:rsidRPr="007A652C">
        <w:rPr>
          <w:rFonts w:ascii="Corbel" w:hAnsi="Corbel"/>
          <w:sz w:val="22"/>
        </w:rPr>
        <w:t>Course Literature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803344" w:rsidR="0085747A" w:rsidTr="005E6E85" w14:paraId="1C2D1154" wp14:textId="77777777">
        <w:tc>
          <w:tcPr>
            <w:tcW w:w="7513" w:type="dxa"/>
          </w:tcPr>
          <w:p w:rsidRPr="007A652C" w:rsidR="0085747A" w:rsidP="005E6E85" w:rsidRDefault="0094705E" w14:paraId="23819AA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</w:rPr>
              <w:t>Primary</w:t>
            </w:r>
            <w:r w:rsidRPr="007A652C" w:rsidR="0085747A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:rsidRPr="007A652C" w:rsidR="00D70906" w:rsidP="00133664" w:rsidRDefault="00624389" w14:paraId="005CD562" wp14:textId="77777777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GB"/>
              </w:rPr>
              <w:t>Extensive information accessible within the simulation (electronic) which is made available as the game develops – “Business Management Student Materials”</w:t>
            </w:r>
          </w:p>
        </w:tc>
      </w:tr>
      <w:tr xmlns:wp14="http://schemas.microsoft.com/office/word/2010/wordml" w:rsidRPr="00803344" w:rsidR="0085747A" w:rsidTr="005E6E85" w14:paraId="3AEF4DB1" wp14:textId="77777777">
        <w:tc>
          <w:tcPr>
            <w:tcW w:w="7513" w:type="dxa"/>
          </w:tcPr>
          <w:p w:rsidRPr="007A652C" w:rsidR="0085747A" w:rsidP="005E6E85" w:rsidRDefault="0094705E" w14:paraId="6834188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</w:rPr>
              <w:t>Supplementary</w:t>
            </w:r>
            <w:r w:rsidRPr="007A652C" w:rsidR="0085747A">
              <w:rPr>
                <w:rFonts w:ascii="Corbel" w:hAnsi="Corbel"/>
                <w:b w:val="0"/>
                <w:smallCaps w:val="0"/>
                <w:sz w:val="22"/>
              </w:rPr>
              <w:t xml:space="preserve">: </w:t>
            </w:r>
          </w:p>
          <w:p w:rsidRPr="007A652C" w:rsidR="00133664" w:rsidP="00133664" w:rsidRDefault="00624389" w14:paraId="2908BDD2" wp14:textId="77777777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7A652C">
              <w:rPr>
                <w:rFonts w:ascii="Corbel" w:hAnsi="Corbel"/>
                <w:b w:val="0"/>
                <w:smallCaps w:val="0"/>
                <w:sz w:val="22"/>
                <w:lang w:val="en-GB"/>
              </w:rPr>
              <w:t>“The Management of Strategy in the Marketplace” (Ernest R. Cadotte,, et.al!)</w:t>
            </w:r>
          </w:p>
        </w:tc>
      </w:tr>
    </w:tbl>
    <w:p xmlns:wp14="http://schemas.microsoft.com/office/word/2010/wordml" w:rsidRPr="007A652C" w:rsidR="0085747A" w:rsidP="00B819C8" w:rsidRDefault="0085747A" w14:paraId="62EBF3C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lang w:val="en-GB"/>
        </w:rPr>
      </w:pPr>
    </w:p>
    <w:p xmlns:wp14="http://schemas.microsoft.com/office/word/2010/wordml" w:rsidRPr="007A652C" w:rsidR="0085747A" w:rsidP="00B819C8" w:rsidRDefault="0085747A" w14:paraId="6D98A12B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GB"/>
        </w:rPr>
      </w:pPr>
    </w:p>
    <w:p xmlns:wp14="http://schemas.microsoft.com/office/word/2010/wordml" w:rsidRPr="007A652C" w:rsidR="0085747A" w:rsidP="00B819C8" w:rsidRDefault="0085747A" w14:paraId="2946DB82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GB"/>
        </w:rPr>
      </w:pPr>
    </w:p>
    <w:p xmlns:wp14="http://schemas.microsoft.com/office/word/2010/wordml" w:rsidRPr="007A652C" w:rsidR="0085747A" w:rsidP="00B819C8" w:rsidRDefault="004B28B0" w14:paraId="75F8F75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0"/>
          <w:szCs w:val="20"/>
          <w:lang w:val="en-US"/>
        </w:rPr>
      </w:pPr>
      <w:r w:rsidRPr="007A652C">
        <w:rPr>
          <w:rFonts w:ascii="Corbel" w:hAnsi="Corbel"/>
          <w:b w:val="0"/>
          <w:smallCaps w:val="0"/>
          <w:sz w:val="20"/>
          <w:szCs w:val="20"/>
          <w:lang w:val="en-US"/>
        </w:rPr>
        <w:t>Department head’s</w:t>
      </w:r>
      <w:r w:rsidRPr="007A652C" w:rsidR="000E5AD1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 or authorized person </w:t>
      </w:r>
      <w:r w:rsidRPr="007A652C">
        <w:rPr>
          <w:rFonts w:ascii="Corbel" w:hAnsi="Corbel"/>
          <w:b w:val="0"/>
          <w:smallCaps w:val="0"/>
          <w:sz w:val="20"/>
          <w:szCs w:val="20"/>
          <w:lang w:val="en-US"/>
        </w:rPr>
        <w:t xml:space="preserve">signature </w:t>
      </w:r>
    </w:p>
    <w:p xmlns:wp14="http://schemas.microsoft.com/office/word/2010/wordml" w:rsidRPr="007A652C" w:rsidR="0085747A" w:rsidP="008917F9" w:rsidRDefault="0085747A" w14:paraId="5997CC1D" wp14:textId="77777777">
      <w:pPr>
        <w:rPr>
          <w:rFonts w:ascii="Corbel" w:hAnsi="Corbel"/>
          <w:lang w:val="en-US"/>
        </w:rPr>
      </w:pPr>
    </w:p>
    <w:p xmlns:wp14="http://schemas.microsoft.com/office/word/2010/wordml" w:rsidRPr="007A652C" w:rsidR="0085747A" w:rsidP="00B819C8" w:rsidRDefault="0085747A" w14:paraId="110FFD37" wp14:textId="77777777">
      <w:pPr>
        <w:rPr>
          <w:rFonts w:ascii="Corbel" w:hAnsi="Corbel"/>
          <w:lang w:val="en-US"/>
        </w:rPr>
      </w:pPr>
    </w:p>
    <w:p xmlns:wp14="http://schemas.microsoft.com/office/word/2010/wordml" w:rsidRPr="007A652C" w:rsidR="0085747A" w:rsidRDefault="0085747A" w14:paraId="6B699379" wp14:textId="77777777">
      <w:pPr>
        <w:rPr>
          <w:rFonts w:ascii="Corbel" w:hAnsi="Corbel"/>
          <w:lang w:val="en-US"/>
        </w:rPr>
      </w:pPr>
    </w:p>
    <w:sectPr w:rsidRPr="007A652C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F0043" w:rsidP="00C16ABF" w:rsidRDefault="003F0043" w14:paraId="3FE9F23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F0043" w:rsidP="00C16ABF" w:rsidRDefault="003F0043" w14:paraId="1F72F64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F0043" w:rsidP="00C16ABF" w:rsidRDefault="003F0043" w14:paraId="08CE6F9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F0043" w:rsidP="00C16ABF" w:rsidRDefault="003F0043" w14:paraId="61CDCEAD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656386"/>
    <w:multiLevelType w:val="multilevel"/>
    <w:tmpl w:val="C2EC71E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57E2F9D"/>
    <w:multiLevelType w:val="hybrid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802A9A"/>
    <w:multiLevelType w:val="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1C7D66"/>
    <w:multiLevelType w:val="multilevel"/>
    <w:tmpl w:val="D60E95D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C9F58F9"/>
    <w:multiLevelType w:val="hybridMultilevel"/>
    <w:tmpl w:val="0B44990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F302B5A"/>
    <w:multiLevelType w:val="hybridMultilevel"/>
    <w:tmpl w:val="6B24CFC6"/>
    <w:lvl w:ilvl="0" w:tplc="0D90C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53100"/>
    <w:multiLevelType w:val="hybridMultilevel"/>
    <w:tmpl w:val="37AE817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9B82FCC"/>
    <w:multiLevelType w:val="hybridMultilevel"/>
    <w:tmpl w:val="A0544350"/>
    <w:lvl w:ilvl="0" w:tplc="58E26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74192"/>
    <w:multiLevelType w:val="hybridMultilevel"/>
    <w:tmpl w:val="6B24CFC6"/>
    <w:lvl w:ilvl="0" w:tplc="0D90C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FC695E"/>
    <w:multiLevelType w:val="hybridMultilevel"/>
    <w:tmpl w:val="D0FA860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03D2357"/>
    <w:multiLevelType w:val="hybrid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2"/>
  </w:num>
  <w:num w:numId="5">
    <w:abstractNumId w:val="9"/>
  </w:num>
  <w:num w:numId="6">
    <w:abstractNumId w:val="8"/>
  </w:num>
  <w:num w:numId="7">
    <w:abstractNumId w:val="10"/>
  </w:num>
  <w:num w:numId="8">
    <w:abstractNumId w:val="7"/>
  </w:num>
  <w:num w:numId="9">
    <w:abstractNumId w:val="6"/>
  </w:num>
  <w:num w:numId="10">
    <w:abstractNumId w:val="4"/>
  </w:num>
  <w:num w:numId="11">
    <w:abstractNumId w:val="11"/>
  </w:num>
  <w:num w:numId="12">
    <w:abstractNumId w:val="1"/>
  </w:num>
  <w:num w:numId="13">
    <w:abstractNumId w:val="5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687"/>
    <w:rsid w:val="000077B4"/>
    <w:rsid w:val="00011319"/>
    <w:rsid w:val="0001142E"/>
    <w:rsid w:val="00022ECE"/>
    <w:rsid w:val="00042A51"/>
    <w:rsid w:val="00042D2E"/>
    <w:rsid w:val="00044C82"/>
    <w:rsid w:val="00053985"/>
    <w:rsid w:val="00070ED6"/>
    <w:rsid w:val="000742DC"/>
    <w:rsid w:val="00081027"/>
    <w:rsid w:val="00084C12"/>
    <w:rsid w:val="00094B12"/>
    <w:rsid w:val="00096C46"/>
    <w:rsid w:val="000A296F"/>
    <w:rsid w:val="000A2A28"/>
    <w:rsid w:val="000B192D"/>
    <w:rsid w:val="000B28EE"/>
    <w:rsid w:val="000B3E37"/>
    <w:rsid w:val="000C13F2"/>
    <w:rsid w:val="000D04B0"/>
    <w:rsid w:val="000E5AD1"/>
    <w:rsid w:val="000F1C57"/>
    <w:rsid w:val="000F5615"/>
    <w:rsid w:val="00100E0A"/>
    <w:rsid w:val="00110DED"/>
    <w:rsid w:val="0012560E"/>
    <w:rsid w:val="00127108"/>
    <w:rsid w:val="00133494"/>
    <w:rsid w:val="00133664"/>
    <w:rsid w:val="00134B13"/>
    <w:rsid w:val="00146BC0"/>
    <w:rsid w:val="00154381"/>
    <w:rsid w:val="00164FA7"/>
    <w:rsid w:val="00166A03"/>
    <w:rsid w:val="001737CF"/>
    <w:rsid w:val="00176083"/>
    <w:rsid w:val="001A07AB"/>
    <w:rsid w:val="001A70D2"/>
    <w:rsid w:val="001B7C79"/>
    <w:rsid w:val="001C12FF"/>
    <w:rsid w:val="001D0460"/>
    <w:rsid w:val="001D657B"/>
    <w:rsid w:val="001E0209"/>
    <w:rsid w:val="001E036C"/>
    <w:rsid w:val="001F2CA2"/>
    <w:rsid w:val="0020069E"/>
    <w:rsid w:val="002144C0"/>
    <w:rsid w:val="0022477D"/>
    <w:rsid w:val="002336F9"/>
    <w:rsid w:val="0024028F"/>
    <w:rsid w:val="00243BA0"/>
    <w:rsid w:val="00244ABC"/>
    <w:rsid w:val="00281FF2"/>
    <w:rsid w:val="002826FF"/>
    <w:rsid w:val="002857DE"/>
    <w:rsid w:val="002858BF"/>
    <w:rsid w:val="00291567"/>
    <w:rsid w:val="002A0F18"/>
    <w:rsid w:val="002A2389"/>
    <w:rsid w:val="002A41E7"/>
    <w:rsid w:val="002A671D"/>
    <w:rsid w:val="002B4D55"/>
    <w:rsid w:val="002B6119"/>
    <w:rsid w:val="002C1F06"/>
    <w:rsid w:val="002D73D4"/>
    <w:rsid w:val="002F02A3"/>
    <w:rsid w:val="003018BA"/>
    <w:rsid w:val="00305C92"/>
    <w:rsid w:val="003151C5"/>
    <w:rsid w:val="00331042"/>
    <w:rsid w:val="00332467"/>
    <w:rsid w:val="003343CF"/>
    <w:rsid w:val="00346FE9"/>
    <w:rsid w:val="0034759A"/>
    <w:rsid w:val="003503F6"/>
    <w:rsid w:val="003530DD"/>
    <w:rsid w:val="003979C4"/>
    <w:rsid w:val="003A1176"/>
    <w:rsid w:val="003A143B"/>
    <w:rsid w:val="003C0BAE"/>
    <w:rsid w:val="003D18A9"/>
    <w:rsid w:val="003D6CE2"/>
    <w:rsid w:val="003D7C0A"/>
    <w:rsid w:val="003E2FE6"/>
    <w:rsid w:val="003E49D5"/>
    <w:rsid w:val="003F0043"/>
    <w:rsid w:val="003F4FB4"/>
    <w:rsid w:val="00400593"/>
    <w:rsid w:val="00414E3C"/>
    <w:rsid w:val="00415769"/>
    <w:rsid w:val="00422437"/>
    <w:rsid w:val="0042244A"/>
    <w:rsid w:val="004242D1"/>
    <w:rsid w:val="0042745A"/>
    <w:rsid w:val="0042775D"/>
    <w:rsid w:val="00434F17"/>
    <w:rsid w:val="004362C6"/>
    <w:rsid w:val="00437FA2"/>
    <w:rsid w:val="00461D21"/>
    <w:rsid w:val="00461EFC"/>
    <w:rsid w:val="00463D13"/>
    <w:rsid w:val="004652C2"/>
    <w:rsid w:val="00471326"/>
    <w:rsid w:val="0047598D"/>
    <w:rsid w:val="00483767"/>
    <w:rsid w:val="004840FD"/>
    <w:rsid w:val="00490F7D"/>
    <w:rsid w:val="00491678"/>
    <w:rsid w:val="004968E2"/>
    <w:rsid w:val="004A3EEA"/>
    <w:rsid w:val="004A4D1F"/>
    <w:rsid w:val="004B28B0"/>
    <w:rsid w:val="004D3265"/>
    <w:rsid w:val="004D5282"/>
    <w:rsid w:val="004E197D"/>
    <w:rsid w:val="004E214D"/>
    <w:rsid w:val="004E3DED"/>
    <w:rsid w:val="004F0088"/>
    <w:rsid w:val="004F1551"/>
    <w:rsid w:val="004F55A3"/>
    <w:rsid w:val="0050496F"/>
    <w:rsid w:val="00514F86"/>
    <w:rsid w:val="005363C4"/>
    <w:rsid w:val="00536BDE"/>
    <w:rsid w:val="00543ACC"/>
    <w:rsid w:val="005669C0"/>
    <w:rsid w:val="0057116D"/>
    <w:rsid w:val="0059269F"/>
    <w:rsid w:val="005A0855"/>
    <w:rsid w:val="005A2F1C"/>
    <w:rsid w:val="005A3196"/>
    <w:rsid w:val="005A5A60"/>
    <w:rsid w:val="005C080F"/>
    <w:rsid w:val="005C55E5"/>
    <w:rsid w:val="005C696A"/>
    <w:rsid w:val="005D5821"/>
    <w:rsid w:val="005E3FAE"/>
    <w:rsid w:val="005E6E85"/>
    <w:rsid w:val="005F31D2"/>
    <w:rsid w:val="005F44D3"/>
    <w:rsid w:val="006018B3"/>
    <w:rsid w:val="006068D1"/>
    <w:rsid w:val="0061029B"/>
    <w:rsid w:val="00616BA3"/>
    <w:rsid w:val="00621CE1"/>
    <w:rsid w:val="00624389"/>
    <w:rsid w:val="00627809"/>
    <w:rsid w:val="006315A2"/>
    <w:rsid w:val="00647FA8"/>
    <w:rsid w:val="006620D9"/>
    <w:rsid w:val="006710DA"/>
    <w:rsid w:val="00671958"/>
    <w:rsid w:val="006B45D1"/>
    <w:rsid w:val="006B63A5"/>
    <w:rsid w:val="006D050F"/>
    <w:rsid w:val="006D6139"/>
    <w:rsid w:val="006E2F5F"/>
    <w:rsid w:val="006E5D65"/>
    <w:rsid w:val="006F1FBC"/>
    <w:rsid w:val="0070153E"/>
    <w:rsid w:val="007072BA"/>
    <w:rsid w:val="00724677"/>
    <w:rsid w:val="00725459"/>
    <w:rsid w:val="007327F2"/>
    <w:rsid w:val="00734608"/>
    <w:rsid w:val="007461D6"/>
    <w:rsid w:val="00746EC8"/>
    <w:rsid w:val="0075288E"/>
    <w:rsid w:val="00754B59"/>
    <w:rsid w:val="00763BF1"/>
    <w:rsid w:val="00766FD4"/>
    <w:rsid w:val="0078168C"/>
    <w:rsid w:val="00790E27"/>
    <w:rsid w:val="00795438"/>
    <w:rsid w:val="00796909"/>
    <w:rsid w:val="007A4022"/>
    <w:rsid w:val="007A4AC8"/>
    <w:rsid w:val="007A652C"/>
    <w:rsid w:val="007A6E6E"/>
    <w:rsid w:val="007C3299"/>
    <w:rsid w:val="007C3BCC"/>
    <w:rsid w:val="007C43EC"/>
    <w:rsid w:val="007D6E56"/>
    <w:rsid w:val="007F4155"/>
    <w:rsid w:val="007F4ABE"/>
    <w:rsid w:val="0080255B"/>
    <w:rsid w:val="00803344"/>
    <w:rsid w:val="0081707E"/>
    <w:rsid w:val="008449B3"/>
    <w:rsid w:val="0085747A"/>
    <w:rsid w:val="00884BBD"/>
    <w:rsid w:val="00885F64"/>
    <w:rsid w:val="008917F9"/>
    <w:rsid w:val="00893099"/>
    <w:rsid w:val="00896AFA"/>
    <w:rsid w:val="008A45F7"/>
    <w:rsid w:val="008B53F6"/>
    <w:rsid w:val="008C0CC0"/>
    <w:rsid w:val="008C19A9"/>
    <w:rsid w:val="008C379D"/>
    <w:rsid w:val="008C469C"/>
    <w:rsid w:val="008C5147"/>
    <w:rsid w:val="008C5359"/>
    <w:rsid w:val="008C5363"/>
    <w:rsid w:val="008D3DFB"/>
    <w:rsid w:val="008D668B"/>
    <w:rsid w:val="008E64F4"/>
    <w:rsid w:val="008F12C9"/>
    <w:rsid w:val="008F6779"/>
    <w:rsid w:val="008F6E29"/>
    <w:rsid w:val="00916188"/>
    <w:rsid w:val="00937DC2"/>
    <w:rsid w:val="009435BB"/>
    <w:rsid w:val="0094705E"/>
    <w:rsid w:val="00954A07"/>
    <w:rsid w:val="009778D3"/>
    <w:rsid w:val="009A78D9"/>
    <w:rsid w:val="009B1F00"/>
    <w:rsid w:val="009B1FA2"/>
    <w:rsid w:val="009C3E31"/>
    <w:rsid w:val="009C788E"/>
    <w:rsid w:val="009E3B41"/>
    <w:rsid w:val="009E7796"/>
    <w:rsid w:val="009F3C5C"/>
    <w:rsid w:val="00A00ECC"/>
    <w:rsid w:val="00A155EE"/>
    <w:rsid w:val="00A205F3"/>
    <w:rsid w:val="00A2245B"/>
    <w:rsid w:val="00A30110"/>
    <w:rsid w:val="00A36899"/>
    <w:rsid w:val="00A371F6"/>
    <w:rsid w:val="00A43BF6"/>
    <w:rsid w:val="00A54160"/>
    <w:rsid w:val="00A54817"/>
    <w:rsid w:val="00A60799"/>
    <w:rsid w:val="00A97DE1"/>
    <w:rsid w:val="00AB053C"/>
    <w:rsid w:val="00AD1146"/>
    <w:rsid w:val="00AD27D3"/>
    <w:rsid w:val="00AD4B1D"/>
    <w:rsid w:val="00AD66D6"/>
    <w:rsid w:val="00AE1160"/>
    <w:rsid w:val="00AE203C"/>
    <w:rsid w:val="00AE2E74"/>
    <w:rsid w:val="00AE5FCB"/>
    <w:rsid w:val="00AF2C1E"/>
    <w:rsid w:val="00B04211"/>
    <w:rsid w:val="00B06142"/>
    <w:rsid w:val="00B135B1"/>
    <w:rsid w:val="00B33DA1"/>
    <w:rsid w:val="00B40ADB"/>
    <w:rsid w:val="00B42AB3"/>
    <w:rsid w:val="00B43B77"/>
    <w:rsid w:val="00B43E80"/>
    <w:rsid w:val="00B46EDA"/>
    <w:rsid w:val="00B53213"/>
    <w:rsid w:val="00B607DB"/>
    <w:rsid w:val="00B66529"/>
    <w:rsid w:val="00B75946"/>
    <w:rsid w:val="00B8056E"/>
    <w:rsid w:val="00B819C8"/>
    <w:rsid w:val="00B93AB3"/>
    <w:rsid w:val="00BA2484"/>
    <w:rsid w:val="00BB520A"/>
    <w:rsid w:val="00BC57F9"/>
    <w:rsid w:val="00BD3869"/>
    <w:rsid w:val="00BD66E9"/>
    <w:rsid w:val="00BE2927"/>
    <w:rsid w:val="00C058B4"/>
    <w:rsid w:val="00C131B5"/>
    <w:rsid w:val="00C16ABF"/>
    <w:rsid w:val="00C170AE"/>
    <w:rsid w:val="00C26CB7"/>
    <w:rsid w:val="00C324C1"/>
    <w:rsid w:val="00C36992"/>
    <w:rsid w:val="00C4203E"/>
    <w:rsid w:val="00C56036"/>
    <w:rsid w:val="00C648E7"/>
    <w:rsid w:val="00C67E92"/>
    <w:rsid w:val="00C70A26"/>
    <w:rsid w:val="00C76D02"/>
    <w:rsid w:val="00C93138"/>
    <w:rsid w:val="00C94B98"/>
    <w:rsid w:val="00CA2B96"/>
    <w:rsid w:val="00CA5089"/>
    <w:rsid w:val="00CB590F"/>
    <w:rsid w:val="00CC666A"/>
    <w:rsid w:val="00CC6A6B"/>
    <w:rsid w:val="00CE5BAC"/>
    <w:rsid w:val="00CE7E9D"/>
    <w:rsid w:val="00CF25BE"/>
    <w:rsid w:val="00CF78ED"/>
    <w:rsid w:val="00D02B25"/>
    <w:rsid w:val="00D052F5"/>
    <w:rsid w:val="00D1091D"/>
    <w:rsid w:val="00D17ABC"/>
    <w:rsid w:val="00D17C3C"/>
    <w:rsid w:val="00D26B2C"/>
    <w:rsid w:val="00D352C9"/>
    <w:rsid w:val="00D425B2"/>
    <w:rsid w:val="00D552B2"/>
    <w:rsid w:val="00D608D1"/>
    <w:rsid w:val="00D70906"/>
    <w:rsid w:val="00D72827"/>
    <w:rsid w:val="00D74119"/>
    <w:rsid w:val="00D77CAE"/>
    <w:rsid w:val="00D8075B"/>
    <w:rsid w:val="00D82B39"/>
    <w:rsid w:val="00D85F62"/>
    <w:rsid w:val="00D913B2"/>
    <w:rsid w:val="00D91876"/>
    <w:rsid w:val="00D94C03"/>
    <w:rsid w:val="00D96163"/>
    <w:rsid w:val="00DA2114"/>
    <w:rsid w:val="00DB628F"/>
    <w:rsid w:val="00DF320D"/>
    <w:rsid w:val="00E129B8"/>
    <w:rsid w:val="00E1484C"/>
    <w:rsid w:val="00E24BF5"/>
    <w:rsid w:val="00E25338"/>
    <w:rsid w:val="00E51E44"/>
    <w:rsid w:val="00E61213"/>
    <w:rsid w:val="00E629E1"/>
    <w:rsid w:val="00E62A1B"/>
    <w:rsid w:val="00E63348"/>
    <w:rsid w:val="00E63E5D"/>
    <w:rsid w:val="00E675F2"/>
    <w:rsid w:val="00E77E88"/>
    <w:rsid w:val="00E80D02"/>
    <w:rsid w:val="00E8107D"/>
    <w:rsid w:val="00EC4899"/>
    <w:rsid w:val="00ED03AB"/>
    <w:rsid w:val="00ED32D2"/>
    <w:rsid w:val="00EE32DE"/>
    <w:rsid w:val="00EE5457"/>
    <w:rsid w:val="00EF7328"/>
    <w:rsid w:val="00F070AB"/>
    <w:rsid w:val="00F11677"/>
    <w:rsid w:val="00F27A7B"/>
    <w:rsid w:val="00F34E88"/>
    <w:rsid w:val="00F435E5"/>
    <w:rsid w:val="00F617C3"/>
    <w:rsid w:val="00F7066B"/>
    <w:rsid w:val="00F76963"/>
    <w:rsid w:val="00F8575C"/>
    <w:rsid w:val="00FA6BD0"/>
    <w:rsid w:val="00FB4AD1"/>
    <w:rsid w:val="00FB7DBA"/>
    <w:rsid w:val="00FC1C25"/>
    <w:rsid w:val="00FC3F45"/>
    <w:rsid w:val="00FD503F"/>
    <w:rsid w:val="00FD7589"/>
    <w:rsid w:val="00FF016A"/>
    <w:rsid w:val="00FF1401"/>
    <w:rsid w:val="00FF5AF7"/>
    <w:rsid w:val="00FF5E7D"/>
    <w:rsid w:val="3280B6E4"/>
    <w:rsid w:val="78D78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0DE26-84DC-4B38-A4BB-AF32DA06755D}"/>
  <w14:docId w14:val="347A4B9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0"/>
      <w:szCs w:val="20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3310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/>
      <w:sz w:val="20"/>
      <w:szCs w:val="20"/>
    </w:rPr>
  </w:style>
  <w:style w:type="character" w:styleId="HTML-wstpniesformatowanyZnak" w:customStyle="1">
    <w:name w:val="HTML - wstępnie sformatowany Znak"/>
    <w:link w:val="HTML-wstpniesformatowany"/>
    <w:uiPriority w:val="99"/>
    <w:semiHidden/>
    <w:rsid w:val="00331042"/>
    <w:rPr>
      <w:rFonts w:ascii="Courier New" w:hAnsi="Courier New" w:eastAsia="Times New Roman" w:cs="Courier New"/>
    </w:rPr>
  </w:style>
  <w:style w:type="character" w:styleId="Pogrubienie">
    <w:name w:val="Strong"/>
    <w:basedOn w:val="Domylnaczcionkaakapitu"/>
    <w:uiPriority w:val="22"/>
    <w:qFormat/>
    <w:rsid w:val="001C12FF"/>
    <w:rPr>
      <w:b/>
      <w:bCs/>
    </w:rPr>
  </w:style>
  <w:style w:type="paragraph" w:styleId="NormalnyWeb">
    <w:name w:val="Normal (Web)"/>
    <w:basedOn w:val="Normalny"/>
    <w:rsid w:val="001C12FF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1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4" ma:contentTypeDescription="Utwórz nowy dokument." ma:contentTypeScope="" ma:versionID="15e43dc47d6990dabc2483ef598d64d2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a27662512d373abf0c0d72c173d6fce3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B5F72E-BFFA-41E9-BC18-96AD2F0FA8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2B1828-AA83-464C-BE62-C6781CEE15F1}"/>
</file>

<file path=customXml/itemProps3.xml><?xml version="1.0" encoding="utf-8"?>
<ds:datastoreItem xmlns:ds="http://schemas.openxmlformats.org/officeDocument/2006/customXml" ds:itemID="{72B12BB7-09B4-477E-A883-1C42C52F2334}"/>
</file>

<file path=customXml/itemProps4.xml><?xml version="1.0" encoding="utf-8"?>
<ds:datastoreItem xmlns:ds="http://schemas.openxmlformats.org/officeDocument/2006/customXml" ds:itemID="{99B4A12A-3695-44B0-99A2-CB36AC9F4C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Office Word</ap:Application>
  <ap:DocSecurity>0</ap:DocSecurity>
  <ap:ScaleCrop>false</ap:ScaleCrop>
  <ap:Company>Hewlett-Packard Company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Wosiek Małgorzata</lastModifiedBy>
  <revision>6</revision>
  <lastPrinted>2015-02-02T09:23:00.0000000Z</lastPrinted>
  <dcterms:created xsi:type="dcterms:W3CDTF">2019-01-31T11:07:00.0000000Z</dcterms:created>
  <dcterms:modified xsi:type="dcterms:W3CDTF">2020-12-18T18:38:59.9371295Z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